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23B2DD9" w14:textId="77777777" w:rsidR="009A5BB9" w:rsidRDefault="009A5BB9" w:rsidP="00F15854"/>
    <w:p w14:paraId="5D0B2328" w14:textId="5D32F7EB" w:rsidR="00F15854" w:rsidRPr="00A911FB" w:rsidRDefault="00680D47" w:rsidP="00A911FB">
      <w:pPr>
        <w:jc w:val="center"/>
        <w:rPr>
          <w:rFonts w:ascii="Calibri" w:hAnsi="Calibri" w:cs="Calibri"/>
          <w:b/>
          <w:sz w:val="32"/>
          <w:szCs w:val="32"/>
        </w:rPr>
      </w:pPr>
      <w:r w:rsidRPr="005368F4">
        <w:rPr>
          <w:rFonts w:ascii="Calibri" w:hAnsi="Calibri" w:cs="Calibri"/>
          <w:b/>
          <w:sz w:val="32"/>
          <w:szCs w:val="32"/>
        </w:rPr>
        <w:t xml:space="preserve">MARCHE PUBLIC DE </w:t>
      </w:r>
      <w:r w:rsidR="0094256F" w:rsidRPr="005368F4">
        <w:rPr>
          <w:rFonts w:ascii="Calibri" w:hAnsi="Calibri" w:cs="Calibri"/>
          <w:b/>
          <w:sz w:val="32"/>
          <w:szCs w:val="32"/>
        </w:rPr>
        <w:t>PRESTATIONS INTELLECTUELLES</w:t>
      </w:r>
    </w:p>
    <w:p w14:paraId="0F50B0A4" w14:textId="77777777" w:rsidR="00680D47" w:rsidRPr="005368F4" w:rsidRDefault="00680D47" w:rsidP="009A5BB9">
      <w:pPr>
        <w:rPr>
          <w:rFonts w:ascii="Calibri" w:hAnsi="Calibri" w:cs="Calibr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45"/>
      </w:tblGrid>
      <w:tr w:rsidR="00F15854" w:rsidRPr="005368F4" w14:paraId="0D1E1C18" w14:textId="77777777" w:rsidTr="00E63EA3">
        <w:tc>
          <w:tcPr>
            <w:tcW w:w="10345" w:type="dxa"/>
            <w:shd w:val="clear" w:color="auto" w:fill="auto"/>
          </w:tcPr>
          <w:p w14:paraId="259547C4" w14:textId="77777777" w:rsidR="00F15854" w:rsidRPr="005368F4" w:rsidRDefault="00F15854" w:rsidP="00E63EA3">
            <w:pPr>
              <w:pStyle w:val="Corpsdetexte31"/>
              <w:jc w:val="center"/>
              <w:rPr>
                <w:rFonts w:ascii="Calibri" w:hAnsi="Calibri" w:cs="Calibri"/>
              </w:rPr>
            </w:pPr>
          </w:p>
          <w:p w14:paraId="6AEEE8EA" w14:textId="77777777" w:rsidR="00D36D28" w:rsidRPr="005368F4" w:rsidRDefault="00D36D28" w:rsidP="00D36D28">
            <w:pPr>
              <w:pStyle w:val="Corpsdetexte31"/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DETAIL</w:t>
            </w:r>
            <w:r w:rsidRPr="005368F4">
              <w:rPr>
                <w:rFonts w:ascii="Calibri" w:hAnsi="Calibri" w:cs="Calibri"/>
                <w:b/>
              </w:rPr>
              <w:t xml:space="preserve"> </w:t>
            </w:r>
            <w:r>
              <w:rPr>
                <w:rFonts w:ascii="Calibri" w:hAnsi="Calibri" w:cs="Calibri"/>
                <w:b/>
              </w:rPr>
              <w:t>ESTIMATIF</w:t>
            </w:r>
            <w:r w:rsidRPr="005368F4">
              <w:rPr>
                <w:rFonts w:ascii="Calibri" w:hAnsi="Calibri" w:cs="Calibri"/>
                <w:b/>
              </w:rPr>
              <w:t xml:space="preserve"> (D</w:t>
            </w:r>
            <w:r>
              <w:rPr>
                <w:rFonts w:ascii="Calibri" w:hAnsi="Calibri" w:cs="Calibri"/>
                <w:b/>
              </w:rPr>
              <w:t>E</w:t>
            </w:r>
            <w:r w:rsidRPr="005368F4">
              <w:rPr>
                <w:rFonts w:ascii="Calibri" w:hAnsi="Calibri" w:cs="Calibri"/>
                <w:b/>
              </w:rPr>
              <w:t>)</w:t>
            </w:r>
          </w:p>
          <w:p w14:paraId="6A6A5A7B" w14:textId="77777777" w:rsidR="0007270A" w:rsidRPr="005368F4" w:rsidRDefault="0007270A" w:rsidP="00E63EA3">
            <w:pPr>
              <w:pStyle w:val="Corpsdetexte31"/>
              <w:jc w:val="center"/>
              <w:rPr>
                <w:rFonts w:ascii="Calibri" w:hAnsi="Calibri" w:cs="Calibri"/>
              </w:rPr>
            </w:pPr>
          </w:p>
        </w:tc>
      </w:tr>
    </w:tbl>
    <w:p w14:paraId="57287E6A" w14:textId="77777777" w:rsidR="00F15854" w:rsidRPr="005368F4" w:rsidRDefault="00F15854" w:rsidP="00F15854">
      <w:pPr>
        <w:pStyle w:val="Corpsdetexte31"/>
        <w:rPr>
          <w:rFonts w:ascii="Calibri" w:hAnsi="Calibri" w:cs="Calibri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10451"/>
      </w:tblGrid>
      <w:tr w:rsidR="00F15854" w:rsidRPr="005368F4" w14:paraId="0D7A2B0F" w14:textId="77777777" w:rsidTr="00373619">
        <w:tc>
          <w:tcPr>
            <w:tcW w:w="10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867D1A" w14:textId="77777777" w:rsidR="00F15854" w:rsidRPr="005368F4" w:rsidRDefault="00F15854" w:rsidP="00E63EA3">
            <w:pPr>
              <w:jc w:val="center"/>
              <w:rPr>
                <w:rFonts w:ascii="Calibri" w:hAnsi="Calibri" w:cs="Calibri"/>
                <w:b/>
                <w:i/>
              </w:rPr>
            </w:pPr>
            <w:r w:rsidRPr="005368F4">
              <w:rPr>
                <w:rFonts w:ascii="Calibri" w:hAnsi="Calibri" w:cs="Calibri"/>
                <w:b/>
                <w:i/>
              </w:rPr>
              <w:t>Objet du marché</w:t>
            </w:r>
          </w:p>
        </w:tc>
      </w:tr>
      <w:tr w:rsidR="00F15854" w:rsidRPr="005368F4" w14:paraId="08E3B9B2" w14:textId="77777777" w:rsidTr="00373619">
        <w:tc>
          <w:tcPr>
            <w:tcW w:w="10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D2A569" w14:textId="77777777" w:rsidR="008C0917" w:rsidRPr="005368F4" w:rsidRDefault="008C0917" w:rsidP="008C0917">
            <w:pPr>
              <w:ind w:firstLine="426"/>
              <w:jc w:val="center"/>
              <w:rPr>
                <w:rFonts w:ascii="Calibri" w:hAnsi="Calibri" w:cs="Calibri"/>
                <w:b/>
                <w:bCs/>
                <w:lang w:val="fr-CA"/>
              </w:rPr>
            </w:pPr>
          </w:p>
          <w:p w14:paraId="06206126" w14:textId="77777777" w:rsidR="00536396" w:rsidRPr="008F3E6E" w:rsidRDefault="00536396" w:rsidP="00536396">
            <w:pPr>
              <w:pStyle w:val="NormalCentr"/>
              <w:ind w:right="-1"/>
              <w:rPr>
                <w:b/>
              </w:rPr>
            </w:pPr>
            <w:r w:rsidRPr="008F3E6E">
              <w:rPr>
                <w:b/>
              </w:rPr>
              <w:t xml:space="preserve">Projet n° </w:t>
            </w:r>
            <w:r w:rsidR="0045672C" w:rsidRPr="008F3E6E">
              <w:rPr>
                <w:b/>
              </w:rPr>
              <w:t>26-BCO05-001</w:t>
            </w:r>
          </w:p>
          <w:p w14:paraId="233BA488" w14:textId="77777777" w:rsidR="00536396" w:rsidRPr="008F3E6E" w:rsidRDefault="0045672C" w:rsidP="00536396">
            <w:pPr>
              <w:pStyle w:val="NormalCentr"/>
              <w:ind w:right="-1"/>
              <w:rPr>
                <w:b/>
              </w:rPr>
            </w:pPr>
            <w:r w:rsidRPr="008F3E6E">
              <w:rPr>
                <w:b/>
              </w:rPr>
              <w:t xml:space="preserve">Besançon (25) </w:t>
            </w:r>
            <w:r w:rsidR="00536396" w:rsidRPr="008F3E6E">
              <w:rPr>
                <w:b/>
              </w:rPr>
              <w:t xml:space="preserve">  – </w:t>
            </w:r>
            <w:r w:rsidRPr="008F3E6E">
              <w:rPr>
                <w:b/>
              </w:rPr>
              <w:t>Quartier Brun Annexe Lyautey</w:t>
            </w:r>
          </w:p>
          <w:p w14:paraId="4223B1F3" w14:textId="77777777" w:rsidR="00536396" w:rsidRPr="008F3E6E" w:rsidRDefault="0045672C" w:rsidP="00536396">
            <w:pPr>
              <w:pStyle w:val="NormalCentr"/>
              <w:ind w:right="-1"/>
              <w:rPr>
                <w:b/>
              </w:rPr>
            </w:pPr>
            <w:r w:rsidRPr="008F3E6E">
              <w:rPr>
                <w:b/>
              </w:rPr>
              <w:t>Transformation - Construction du PC BCQG</w:t>
            </w:r>
          </w:p>
          <w:p w14:paraId="21690D17" w14:textId="4DC732CE" w:rsidR="00B97596" w:rsidRPr="008F3E6E" w:rsidRDefault="00B97596" w:rsidP="00A911FB">
            <w:pPr>
              <w:rPr>
                <w:rFonts w:ascii="Calibri" w:hAnsi="Calibri" w:cs="Calibri"/>
                <w:b/>
                <w:bCs/>
              </w:rPr>
            </w:pPr>
          </w:p>
          <w:p w14:paraId="562800B3" w14:textId="77777777" w:rsidR="000F7A3E" w:rsidRPr="005368F4" w:rsidRDefault="008C0917" w:rsidP="008C0917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8F3E6E">
              <w:rPr>
                <w:rFonts w:ascii="Calibri" w:hAnsi="Calibri" w:cs="Calibri"/>
                <w:b/>
                <w:bCs/>
              </w:rPr>
              <w:t>Mission de contrôle technique</w:t>
            </w:r>
          </w:p>
          <w:p w14:paraId="57AFA898" w14:textId="77777777" w:rsidR="00F15854" w:rsidRPr="005368F4" w:rsidRDefault="00F15854" w:rsidP="00E63EA3">
            <w:pPr>
              <w:rPr>
                <w:rFonts w:ascii="Calibri" w:hAnsi="Calibri" w:cs="Calibri"/>
              </w:rPr>
            </w:pPr>
          </w:p>
        </w:tc>
      </w:tr>
    </w:tbl>
    <w:p w14:paraId="2357996A" w14:textId="77777777" w:rsidR="00F15854" w:rsidRPr="005368F4" w:rsidRDefault="00F15854" w:rsidP="00F15854">
      <w:pPr>
        <w:rPr>
          <w:rFonts w:ascii="Calibri" w:hAnsi="Calibri" w:cs="Calibr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45"/>
      </w:tblGrid>
      <w:tr w:rsidR="005B2F3C" w:rsidRPr="005368F4" w14:paraId="463DCDE8" w14:textId="77777777" w:rsidTr="00367F21">
        <w:tc>
          <w:tcPr>
            <w:tcW w:w="10345" w:type="dxa"/>
            <w:shd w:val="clear" w:color="auto" w:fill="auto"/>
          </w:tcPr>
          <w:p w14:paraId="72A53060" w14:textId="55EFA6B4" w:rsidR="005B2F3C" w:rsidRPr="005368F4" w:rsidRDefault="00A911FB" w:rsidP="00367F21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b/>
                <w:i/>
              </w:rPr>
              <w:t>Tous les postes du détail estimatif</w:t>
            </w:r>
            <w:r w:rsidR="005B2F3C" w:rsidRPr="005368F4">
              <w:rPr>
                <w:rFonts w:ascii="Calibri" w:hAnsi="Calibri" w:cs="Calibri"/>
                <w:b/>
                <w:i/>
              </w:rPr>
              <w:t xml:space="preserve"> doivent impérativement être renseignés</w:t>
            </w:r>
          </w:p>
        </w:tc>
      </w:tr>
      <w:tr w:rsidR="005B2F3C" w:rsidRPr="005368F4" w14:paraId="010575B7" w14:textId="77777777" w:rsidTr="00367F21">
        <w:tc>
          <w:tcPr>
            <w:tcW w:w="10345" w:type="dxa"/>
            <w:shd w:val="clear" w:color="auto" w:fill="auto"/>
          </w:tcPr>
          <w:p w14:paraId="4C112103" w14:textId="77777777" w:rsidR="005B2F3C" w:rsidRPr="005368F4" w:rsidRDefault="005B2F3C" w:rsidP="00367F21">
            <w:pPr>
              <w:rPr>
                <w:rFonts w:ascii="Calibri" w:hAnsi="Calibri" w:cs="Calibri"/>
              </w:rPr>
            </w:pPr>
          </w:p>
          <w:p w14:paraId="482C40DD" w14:textId="77777777" w:rsidR="005B2F3C" w:rsidRPr="005368F4" w:rsidRDefault="005B2F3C" w:rsidP="00367F21">
            <w:pPr>
              <w:jc w:val="center"/>
              <w:rPr>
                <w:rFonts w:ascii="Calibri" w:hAnsi="Calibri" w:cs="Calibri"/>
                <w:b/>
              </w:rPr>
            </w:pPr>
            <w:r w:rsidRPr="005368F4">
              <w:rPr>
                <w:rFonts w:ascii="Calibri" w:hAnsi="Calibri" w:cs="Calibri"/>
                <w:b/>
                <w:u w:val="single"/>
              </w:rPr>
              <w:t>NE SONT PAS ADMIS</w:t>
            </w:r>
            <w:r w:rsidRPr="005368F4">
              <w:rPr>
                <w:rFonts w:ascii="Calibri" w:hAnsi="Calibri" w:cs="Calibri"/>
                <w:b/>
              </w:rPr>
              <w:t> :</w:t>
            </w:r>
          </w:p>
          <w:p w14:paraId="64C130C7" w14:textId="77777777" w:rsidR="005B2F3C" w:rsidRPr="005368F4" w:rsidRDefault="005B2F3C" w:rsidP="00367F21">
            <w:pPr>
              <w:rPr>
                <w:rFonts w:ascii="Calibri" w:hAnsi="Calibri" w:cs="Calibri"/>
              </w:rPr>
            </w:pPr>
          </w:p>
          <w:p w14:paraId="627941F8" w14:textId="77777777" w:rsidR="005B2F3C" w:rsidRPr="005368F4" w:rsidRDefault="005B2F3C" w:rsidP="00367F21">
            <w:pPr>
              <w:rPr>
                <w:rFonts w:ascii="Calibri" w:hAnsi="Calibri" w:cs="Calibri"/>
                <w:b/>
              </w:rPr>
            </w:pPr>
            <w:r w:rsidRPr="005368F4">
              <w:rPr>
                <w:rFonts w:ascii="Calibri" w:hAnsi="Calibri" w:cs="Calibri"/>
                <w:b/>
              </w:rPr>
              <w:t>- LES POSTES « NON CHIFFRÉS »</w:t>
            </w:r>
          </w:p>
          <w:p w14:paraId="60E4B4B6" w14:textId="77777777" w:rsidR="005B2F3C" w:rsidRPr="005368F4" w:rsidRDefault="005B2F3C" w:rsidP="00367F21">
            <w:pPr>
              <w:rPr>
                <w:rFonts w:ascii="Calibri" w:hAnsi="Calibri" w:cs="Calibri"/>
                <w:b/>
              </w:rPr>
            </w:pPr>
            <w:r w:rsidRPr="005368F4">
              <w:rPr>
                <w:rFonts w:ascii="Calibri" w:hAnsi="Calibri" w:cs="Calibri"/>
                <w:b/>
              </w:rPr>
              <w:t>- LES POSTES « POUR MÉMOIRE »</w:t>
            </w:r>
          </w:p>
          <w:p w14:paraId="40F5A05B" w14:textId="77777777" w:rsidR="005B2F3C" w:rsidRPr="005368F4" w:rsidRDefault="005B2F3C" w:rsidP="00367F21">
            <w:pPr>
              <w:rPr>
                <w:rFonts w:ascii="Calibri" w:hAnsi="Calibri" w:cs="Calibri"/>
                <w:b/>
              </w:rPr>
            </w:pPr>
            <w:r w:rsidRPr="005368F4">
              <w:rPr>
                <w:rFonts w:ascii="Calibri" w:hAnsi="Calibri" w:cs="Calibri"/>
                <w:b/>
              </w:rPr>
              <w:t>- LES POSTES « INCLUS »</w:t>
            </w:r>
          </w:p>
          <w:p w14:paraId="2A158EAA" w14:textId="77777777" w:rsidR="005B2F3C" w:rsidRPr="005368F4" w:rsidRDefault="005B2F3C" w:rsidP="00367F21">
            <w:pPr>
              <w:rPr>
                <w:rFonts w:ascii="Calibri" w:hAnsi="Calibri" w:cs="Calibri"/>
                <w:b/>
              </w:rPr>
            </w:pPr>
            <w:r w:rsidRPr="005368F4">
              <w:rPr>
                <w:rFonts w:ascii="Calibri" w:hAnsi="Calibri" w:cs="Calibri"/>
                <w:b/>
              </w:rPr>
              <w:t>- LES POSTES « MONTANTS NULS »</w:t>
            </w:r>
          </w:p>
          <w:p w14:paraId="180ECDCD" w14:textId="77777777" w:rsidR="005B2F3C" w:rsidRPr="005368F4" w:rsidRDefault="005B2F3C" w:rsidP="00367F21">
            <w:pPr>
              <w:rPr>
                <w:rFonts w:ascii="Calibri" w:hAnsi="Calibri" w:cs="Calibri"/>
                <w:b/>
              </w:rPr>
            </w:pPr>
            <w:r w:rsidRPr="005368F4">
              <w:rPr>
                <w:rFonts w:ascii="Calibri" w:hAnsi="Calibri" w:cs="Calibri"/>
                <w:b/>
              </w:rPr>
              <w:t>- LES AJOUTS OU MODIFICATIONS DE POSTE</w:t>
            </w:r>
          </w:p>
          <w:p w14:paraId="0AF9F43D" w14:textId="77777777" w:rsidR="005B2F3C" w:rsidRPr="005368F4" w:rsidRDefault="005B2F3C" w:rsidP="00367F21">
            <w:pPr>
              <w:rPr>
                <w:rFonts w:ascii="Calibri" w:hAnsi="Calibri" w:cs="Calibri"/>
                <w:b/>
              </w:rPr>
            </w:pPr>
            <w:r w:rsidRPr="005368F4">
              <w:rPr>
                <w:rFonts w:ascii="Calibri" w:hAnsi="Calibri" w:cs="Calibri"/>
                <w:b/>
              </w:rPr>
              <w:t>- LA MODIFICATION DU CADRE (CASES GRISÉES)</w:t>
            </w:r>
          </w:p>
          <w:p w14:paraId="321B7591" w14:textId="77777777" w:rsidR="005B2F3C" w:rsidRPr="005368F4" w:rsidRDefault="005B2F3C" w:rsidP="00367F21">
            <w:pPr>
              <w:rPr>
                <w:rFonts w:ascii="Calibri" w:hAnsi="Calibri" w:cs="Calibri"/>
              </w:rPr>
            </w:pPr>
          </w:p>
          <w:p w14:paraId="627A185C" w14:textId="77777777" w:rsidR="005B2F3C" w:rsidRPr="005368F4" w:rsidRDefault="005B2F3C" w:rsidP="00367F21">
            <w:pPr>
              <w:rPr>
                <w:rFonts w:ascii="Calibri" w:hAnsi="Calibri" w:cs="Calibri"/>
              </w:rPr>
            </w:pPr>
          </w:p>
        </w:tc>
      </w:tr>
    </w:tbl>
    <w:p w14:paraId="49819D5C" w14:textId="77777777" w:rsidR="005B2F3C" w:rsidRPr="005368F4" w:rsidRDefault="005B2F3C" w:rsidP="009A5BB9">
      <w:pPr>
        <w:rPr>
          <w:rFonts w:ascii="Calibri" w:hAnsi="Calibri" w:cs="Calibri"/>
        </w:rPr>
      </w:pPr>
    </w:p>
    <w:p w14:paraId="0C7EAEE3" w14:textId="77777777" w:rsidR="00820E30" w:rsidRPr="005368F4" w:rsidRDefault="003437FC" w:rsidP="009A5BB9">
      <w:pPr>
        <w:rPr>
          <w:rFonts w:ascii="Calibri" w:hAnsi="Calibri" w:cs="Calibri"/>
        </w:rPr>
      </w:pPr>
      <w:r>
        <w:rPr>
          <w:rFonts w:ascii="Calibri" w:hAnsi="Calibri" w:cs="Calibri"/>
        </w:rPr>
        <w:br w:type="page"/>
      </w:r>
    </w:p>
    <w:tbl>
      <w:tblPr>
        <w:tblW w:w="499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37"/>
        <w:gridCol w:w="4220"/>
      </w:tblGrid>
      <w:tr w:rsidR="00B97596" w:rsidRPr="00725BEE" w14:paraId="1D8A2735" w14:textId="77777777" w:rsidTr="0023386A">
        <w:trPr>
          <w:trHeight w:val="397"/>
          <w:jc w:val="center"/>
        </w:trPr>
        <w:tc>
          <w:tcPr>
            <w:tcW w:w="298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307FEF2" w14:textId="77777777" w:rsidR="00B97596" w:rsidRPr="00725BEE" w:rsidRDefault="00B97596" w:rsidP="00A26BF8">
            <w:pPr>
              <w:jc w:val="right"/>
              <w:rPr>
                <w:rFonts w:ascii="Calibri" w:hAnsi="Calibri" w:cs="Calibri"/>
                <w:b/>
              </w:rPr>
            </w:pPr>
          </w:p>
          <w:p w14:paraId="14CC8ADE" w14:textId="77777777" w:rsidR="00B97596" w:rsidRPr="00725BEE" w:rsidRDefault="00B97596" w:rsidP="00A26BF8">
            <w:pPr>
              <w:jc w:val="right"/>
              <w:rPr>
                <w:rFonts w:ascii="Calibri" w:hAnsi="Calibri" w:cs="Calibri"/>
                <w:b/>
              </w:rPr>
            </w:pPr>
          </w:p>
        </w:tc>
        <w:tc>
          <w:tcPr>
            <w:tcW w:w="201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5F8315B" w14:textId="77777777" w:rsidR="00B97596" w:rsidRPr="00725BEE" w:rsidRDefault="00B97596" w:rsidP="00A26BF8">
            <w:pPr>
              <w:jc w:val="center"/>
              <w:rPr>
                <w:rFonts w:ascii="Calibri" w:hAnsi="Calibri" w:cs="Calibri"/>
              </w:rPr>
            </w:pPr>
          </w:p>
        </w:tc>
      </w:tr>
    </w:tbl>
    <w:p w14:paraId="580EEA1A" w14:textId="77777777" w:rsidR="00D36D28" w:rsidRPr="006135C4" w:rsidRDefault="00D36D28" w:rsidP="00D36D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Calibri" w:hAnsi="Calibri" w:cs="Calibri"/>
          <w:b/>
        </w:rPr>
      </w:pPr>
      <w:r w:rsidRPr="006135C4">
        <w:rPr>
          <w:rFonts w:ascii="Calibri" w:hAnsi="Calibri" w:cs="Calibri"/>
          <w:b/>
        </w:rPr>
        <w:t>PRESTATIONS SUR PRIX UNITAIRES</w:t>
      </w:r>
    </w:p>
    <w:p w14:paraId="4F37DD15" w14:textId="77777777" w:rsidR="00622D97" w:rsidRDefault="00622D97" w:rsidP="004351A6">
      <w:pPr>
        <w:tabs>
          <w:tab w:val="right" w:leader="dot" w:pos="10206"/>
        </w:tabs>
        <w:rPr>
          <w:rFonts w:ascii="Calibri" w:hAnsi="Calibri" w:cs="Calibri"/>
        </w:rPr>
      </w:pPr>
    </w:p>
    <w:tbl>
      <w:tblPr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4"/>
        <w:gridCol w:w="851"/>
        <w:gridCol w:w="3969"/>
        <w:gridCol w:w="1279"/>
        <w:gridCol w:w="1414"/>
        <w:gridCol w:w="1988"/>
      </w:tblGrid>
      <w:tr w:rsidR="0023386A" w14:paraId="07EFDD99" w14:textId="77777777" w:rsidTr="00B13488">
        <w:trPr>
          <w:trHeight w:val="537"/>
        </w:trPr>
        <w:tc>
          <w:tcPr>
            <w:tcW w:w="704" w:type="dxa"/>
            <w:shd w:val="clear" w:color="auto" w:fill="BDD6EE" w:themeFill="accent1" w:themeFillTint="66"/>
          </w:tcPr>
          <w:p w14:paraId="2D294F37" w14:textId="77777777" w:rsidR="0023386A" w:rsidRDefault="0023386A" w:rsidP="00814504">
            <w:pPr>
              <w:jc w:val="both"/>
              <w:rPr>
                <w:rFonts w:ascii="Calibri" w:hAnsi="Calibri" w:cs="Calibri"/>
                <w:b/>
              </w:rPr>
            </w:pPr>
            <w:r w:rsidRPr="00F71713">
              <w:rPr>
                <w:rFonts w:ascii="Calibri" w:hAnsi="Calibri" w:cs="Calibri"/>
                <w:b/>
                <w:sz w:val="16"/>
              </w:rPr>
              <w:t>POSTE BPU</w:t>
            </w:r>
          </w:p>
        </w:tc>
        <w:tc>
          <w:tcPr>
            <w:tcW w:w="851" w:type="dxa"/>
            <w:shd w:val="clear" w:color="auto" w:fill="BDD6EE" w:themeFill="accent1" w:themeFillTint="66"/>
          </w:tcPr>
          <w:p w14:paraId="24D0A9A1" w14:textId="77777777" w:rsidR="0023386A" w:rsidRDefault="0023386A" w:rsidP="00814504">
            <w:pPr>
              <w:jc w:val="both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ART. CCP</w:t>
            </w:r>
          </w:p>
        </w:tc>
        <w:tc>
          <w:tcPr>
            <w:tcW w:w="3969" w:type="dxa"/>
            <w:shd w:val="clear" w:color="auto" w:fill="BDD6EE" w:themeFill="accent1" w:themeFillTint="66"/>
          </w:tcPr>
          <w:p w14:paraId="74084540" w14:textId="77777777" w:rsidR="0023386A" w:rsidRDefault="0023386A" w:rsidP="00814504">
            <w:pPr>
              <w:jc w:val="both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DESIGNATION</w:t>
            </w:r>
          </w:p>
        </w:tc>
        <w:tc>
          <w:tcPr>
            <w:tcW w:w="1279" w:type="dxa"/>
            <w:shd w:val="clear" w:color="auto" w:fill="BDD6EE" w:themeFill="accent1" w:themeFillTint="66"/>
          </w:tcPr>
          <w:p w14:paraId="7C559831" w14:textId="77777777" w:rsidR="0023386A" w:rsidRDefault="0023386A" w:rsidP="00814504">
            <w:pPr>
              <w:jc w:val="both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UNITE</w:t>
            </w:r>
          </w:p>
        </w:tc>
        <w:tc>
          <w:tcPr>
            <w:tcW w:w="1414" w:type="dxa"/>
            <w:shd w:val="clear" w:color="auto" w:fill="BDD6EE" w:themeFill="accent1" w:themeFillTint="66"/>
          </w:tcPr>
          <w:p w14:paraId="7ABC7806" w14:textId="77777777" w:rsidR="0023386A" w:rsidRDefault="0023386A" w:rsidP="0023386A">
            <w:pPr>
              <w:jc w:val="both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 xml:space="preserve"> quantité</w:t>
            </w:r>
          </w:p>
        </w:tc>
        <w:tc>
          <w:tcPr>
            <w:tcW w:w="1988" w:type="dxa"/>
            <w:shd w:val="clear" w:color="auto" w:fill="BDD6EE" w:themeFill="accent1" w:themeFillTint="66"/>
          </w:tcPr>
          <w:p w14:paraId="2B55717F" w14:textId="77777777" w:rsidR="0023386A" w:rsidRDefault="0023386A" w:rsidP="0023386A">
            <w:pPr>
              <w:jc w:val="both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Prix unitaires € HT</w:t>
            </w:r>
          </w:p>
        </w:tc>
      </w:tr>
      <w:tr w:rsidR="00BC091C" w:rsidRPr="00F71713" w14:paraId="77E03FA3" w14:textId="77777777" w:rsidTr="00E70C5F">
        <w:tc>
          <w:tcPr>
            <w:tcW w:w="704" w:type="dxa"/>
            <w:shd w:val="clear" w:color="auto" w:fill="auto"/>
          </w:tcPr>
          <w:p w14:paraId="00D99257" w14:textId="77777777" w:rsidR="00BC091C" w:rsidRPr="00F71713" w:rsidRDefault="00BC091C" w:rsidP="00814504">
            <w:pPr>
              <w:jc w:val="both"/>
              <w:rPr>
                <w:rFonts w:ascii="Calibri" w:hAnsi="Calibri" w:cs="Calibri"/>
              </w:rPr>
            </w:pPr>
            <w:r w:rsidRPr="00F71713">
              <w:rPr>
                <w:rFonts w:ascii="Calibri" w:hAnsi="Calibri" w:cs="Calibri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14:paraId="35CFC6DB" w14:textId="77777777" w:rsidR="00BC091C" w:rsidRPr="00F71713" w:rsidRDefault="00BC091C" w:rsidP="00814504">
            <w:pPr>
              <w:jc w:val="both"/>
              <w:rPr>
                <w:rFonts w:ascii="Calibri" w:hAnsi="Calibri" w:cs="Calibri"/>
              </w:rPr>
            </w:pPr>
            <w:r w:rsidRPr="00F71713">
              <w:rPr>
                <w:rFonts w:ascii="Calibri" w:hAnsi="Calibri" w:cs="Calibri"/>
              </w:rPr>
              <w:t>3.1.3</w:t>
            </w:r>
          </w:p>
        </w:tc>
        <w:tc>
          <w:tcPr>
            <w:tcW w:w="3969" w:type="dxa"/>
            <w:shd w:val="clear" w:color="auto" w:fill="auto"/>
          </w:tcPr>
          <w:p w14:paraId="5FBD5C39" w14:textId="3D26B2B7" w:rsidR="00BC091C" w:rsidRDefault="00BC091C" w:rsidP="00814504">
            <w:pPr>
              <w:jc w:val="both"/>
              <w:rPr>
                <w:rFonts w:ascii="Calibri" w:hAnsi="Calibri" w:cs="Calibri"/>
              </w:rPr>
            </w:pPr>
            <w:r w:rsidRPr="00F71713">
              <w:rPr>
                <w:rFonts w:ascii="Calibri" w:hAnsi="Calibri" w:cs="Calibri"/>
              </w:rPr>
              <w:t>Assistance à l’analyse des offres en Phase Concours</w:t>
            </w:r>
            <w:r w:rsidR="00E70C5F">
              <w:rPr>
                <w:rFonts w:ascii="Calibri" w:hAnsi="Calibri" w:cs="Calibri"/>
              </w:rPr>
              <w:t xml:space="preserve"> </w:t>
            </w:r>
            <w:r w:rsidR="00E70C5F" w:rsidRPr="00F71713">
              <w:rPr>
                <w:rFonts w:ascii="Calibri" w:hAnsi="Calibri" w:cs="Calibri"/>
              </w:rPr>
              <w:t>(Ce prix comprend toutes les prestations nécessaires à l’accomplissement de la mission)</w:t>
            </w:r>
          </w:p>
          <w:p w14:paraId="7F0CA2B0" w14:textId="2F68BA3C" w:rsidR="00E70C5F" w:rsidRPr="00F71713" w:rsidRDefault="00E70C5F" w:rsidP="00814504">
            <w:pPr>
              <w:jc w:val="both"/>
              <w:rPr>
                <w:rFonts w:ascii="Calibri" w:hAnsi="Calibri" w:cs="Calibri"/>
              </w:rPr>
            </w:pPr>
          </w:p>
        </w:tc>
        <w:tc>
          <w:tcPr>
            <w:tcW w:w="1279" w:type="dxa"/>
            <w:shd w:val="clear" w:color="auto" w:fill="auto"/>
          </w:tcPr>
          <w:p w14:paraId="22CA2B28" w14:textId="77777777" w:rsidR="00BC091C" w:rsidRPr="00F71713" w:rsidRDefault="00BC091C" w:rsidP="00814504">
            <w:pPr>
              <w:jc w:val="both"/>
              <w:rPr>
                <w:rFonts w:ascii="Calibri" w:hAnsi="Calibri" w:cs="Calibri"/>
              </w:rPr>
            </w:pPr>
            <w:r w:rsidRPr="00F71713">
              <w:rPr>
                <w:rFonts w:ascii="Calibri" w:hAnsi="Calibri" w:cs="Calibri"/>
              </w:rPr>
              <w:t>Intervention</w:t>
            </w:r>
          </w:p>
        </w:tc>
        <w:tc>
          <w:tcPr>
            <w:tcW w:w="1414" w:type="dxa"/>
            <w:shd w:val="clear" w:color="auto" w:fill="auto"/>
          </w:tcPr>
          <w:p w14:paraId="40E662B1" w14:textId="77777777" w:rsidR="00BC091C" w:rsidRPr="00F71713" w:rsidRDefault="0023386A" w:rsidP="00A911FB">
            <w:pPr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2</w:t>
            </w:r>
          </w:p>
        </w:tc>
        <w:tc>
          <w:tcPr>
            <w:tcW w:w="1988" w:type="dxa"/>
            <w:shd w:val="clear" w:color="auto" w:fill="auto"/>
          </w:tcPr>
          <w:p w14:paraId="6164ECE0" w14:textId="77777777" w:rsidR="00BC091C" w:rsidRPr="00F71713" w:rsidRDefault="00BC091C" w:rsidP="00814504">
            <w:pPr>
              <w:jc w:val="both"/>
              <w:rPr>
                <w:rFonts w:ascii="Calibri" w:hAnsi="Calibri" w:cs="Calibri"/>
                <w:b/>
              </w:rPr>
            </w:pPr>
          </w:p>
        </w:tc>
      </w:tr>
      <w:tr w:rsidR="00BC091C" w:rsidRPr="00F71713" w14:paraId="15E9D235" w14:textId="77777777" w:rsidTr="00E70C5F">
        <w:tc>
          <w:tcPr>
            <w:tcW w:w="704" w:type="dxa"/>
            <w:shd w:val="clear" w:color="auto" w:fill="D9D9D9" w:themeFill="background1" w:themeFillShade="D9"/>
          </w:tcPr>
          <w:p w14:paraId="0CEBBB17" w14:textId="605E4837" w:rsidR="00BC091C" w:rsidRPr="00F71713" w:rsidRDefault="00BC091C" w:rsidP="00814504">
            <w:pPr>
              <w:jc w:val="both"/>
              <w:rPr>
                <w:rFonts w:ascii="Calibri" w:hAnsi="Calibri" w:cs="Calibri"/>
              </w:rPr>
            </w:pPr>
          </w:p>
        </w:tc>
        <w:tc>
          <w:tcPr>
            <w:tcW w:w="851" w:type="dxa"/>
            <w:shd w:val="clear" w:color="auto" w:fill="D9D9D9" w:themeFill="background1" w:themeFillShade="D9"/>
          </w:tcPr>
          <w:p w14:paraId="4A75258A" w14:textId="77777777" w:rsidR="00BC091C" w:rsidRPr="00F71713" w:rsidRDefault="00BC091C" w:rsidP="00814504">
            <w:pPr>
              <w:jc w:val="both"/>
              <w:rPr>
                <w:rFonts w:ascii="Calibri" w:hAnsi="Calibri" w:cs="Calibri"/>
              </w:rPr>
            </w:pPr>
            <w:r w:rsidRPr="00F71713">
              <w:rPr>
                <w:rFonts w:ascii="Calibri" w:hAnsi="Calibri" w:cs="Calibri"/>
              </w:rPr>
              <w:t>3.1.3</w:t>
            </w:r>
          </w:p>
        </w:tc>
        <w:tc>
          <w:tcPr>
            <w:tcW w:w="3969" w:type="dxa"/>
            <w:shd w:val="clear" w:color="auto" w:fill="D9D9D9" w:themeFill="background1" w:themeFillShade="D9"/>
          </w:tcPr>
          <w:p w14:paraId="0B2E0437" w14:textId="77777777" w:rsidR="00BC091C" w:rsidRPr="00F71713" w:rsidRDefault="00BC091C" w:rsidP="00814504">
            <w:pPr>
              <w:jc w:val="both"/>
              <w:rPr>
                <w:rFonts w:ascii="Calibri" w:hAnsi="Calibri" w:cs="Calibri"/>
              </w:rPr>
            </w:pPr>
            <w:r w:rsidRPr="00F71713">
              <w:rPr>
                <w:rFonts w:ascii="Calibri" w:hAnsi="Calibri" w:cs="Calibri"/>
              </w:rPr>
              <w:t>Conception – Phases APD et PRO /DCE</w:t>
            </w:r>
          </w:p>
        </w:tc>
        <w:tc>
          <w:tcPr>
            <w:tcW w:w="1279" w:type="dxa"/>
            <w:shd w:val="clear" w:color="auto" w:fill="D9D9D9" w:themeFill="background1" w:themeFillShade="D9"/>
          </w:tcPr>
          <w:p w14:paraId="7F6466BA" w14:textId="77777777" w:rsidR="00BC091C" w:rsidRPr="00F71713" w:rsidRDefault="00BC091C" w:rsidP="00814504">
            <w:pPr>
              <w:jc w:val="both"/>
              <w:rPr>
                <w:rFonts w:ascii="Calibri" w:hAnsi="Calibri" w:cs="Calibri"/>
              </w:rPr>
            </w:pPr>
          </w:p>
        </w:tc>
        <w:tc>
          <w:tcPr>
            <w:tcW w:w="1414" w:type="dxa"/>
            <w:shd w:val="clear" w:color="auto" w:fill="D9D9D9" w:themeFill="background1" w:themeFillShade="D9"/>
          </w:tcPr>
          <w:p w14:paraId="49C5E8FA" w14:textId="77777777" w:rsidR="00BC091C" w:rsidRPr="00F71713" w:rsidRDefault="00BC091C" w:rsidP="00A911FB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988" w:type="dxa"/>
            <w:shd w:val="clear" w:color="auto" w:fill="D9D9D9" w:themeFill="background1" w:themeFillShade="D9"/>
          </w:tcPr>
          <w:p w14:paraId="48879EF4" w14:textId="77777777" w:rsidR="00BC091C" w:rsidRPr="00F71713" w:rsidRDefault="00BC091C" w:rsidP="00814504">
            <w:pPr>
              <w:jc w:val="both"/>
              <w:rPr>
                <w:rFonts w:ascii="Calibri" w:hAnsi="Calibri" w:cs="Calibri"/>
                <w:b/>
              </w:rPr>
            </w:pPr>
          </w:p>
        </w:tc>
      </w:tr>
      <w:tr w:rsidR="00BC091C" w:rsidRPr="00F71713" w14:paraId="7C5CC5B9" w14:textId="77777777" w:rsidTr="00E70C5F">
        <w:tc>
          <w:tcPr>
            <w:tcW w:w="704" w:type="dxa"/>
            <w:shd w:val="clear" w:color="auto" w:fill="auto"/>
          </w:tcPr>
          <w:p w14:paraId="4631ED62" w14:textId="4C23BF8E" w:rsidR="00BC091C" w:rsidRPr="00F71713" w:rsidRDefault="00E70C5F" w:rsidP="00814504">
            <w:pPr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</w:t>
            </w:r>
          </w:p>
        </w:tc>
        <w:tc>
          <w:tcPr>
            <w:tcW w:w="851" w:type="dxa"/>
            <w:shd w:val="clear" w:color="auto" w:fill="auto"/>
          </w:tcPr>
          <w:p w14:paraId="046C8FF0" w14:textId="77777777" w:rsidR="00BC091C" w:rsidRPr="00F71713" w:rsidRDefault="00BC091C" w:rsidP="00814504">
            <w:pPr>
              <w:jc w:val="both"/>
              <w:rPr>
                <w:rFonts w:ascii="Calibri" w:hAnsi="Calibri" w:cs="Calibri"/>
              </w:rPr>
            </w:pPr>
          </w:p>
        </w:tc>
        <w:tc>
          <w:tcPr>
            <w:tcW w:w="3969" w:type="dxa"/>
            <w:shd w:val="clear" w:color="auto" w:fill="auto"/>
          </w:tcPr>
          <w:p w14:paraId="53DA9AAA" w14:textId="77777777" w:rsidR="00BC091C" w:rsidRPr="00F71713" w:rsidRDefault="00BC091C" w:rsidP="00814504">
            <w:pPr>
              <w:jc w:val="both"/>
              <w:rPr>
                <w:rFonts w:ascii="Calibri" w:hAnsi="Calibri" w:cs="Calibri"/>
              </w:rPr>
            </w:pPr>
            <w:r w:rsidRPr="00F71713">
              <w:rPr>
                <w:rFonts w:ascii="Calibri" w:hAnsi="Calibri" w:cs="Calibri"/>
              </w:rPr>
              <w:t xml:space="preserve">Intervention supplémentaire </w:t>
            </w:r>
            <w:r>
              <w:rPr>
                <w:rFonts w:ascii="Calibri" w:hAnsi="Calibri" w:cs="Calibri"/>
              </w:rPr>
              <w:t>pendant la phase conception</w:t>
            </w:r>
          </w:p>
        </w:tc>
        <w:tc>
          <w:tcPr>
            <w:tcW w:w="1279" w:type="dxa"/>
            <w:shd w:val="clear" w:color="auto" w:fill="auto"/>
          </w:tcPr>
          <w:p w14:paraId="046C599B" w14:textId="77777777" w:rsidR="00BC091C" w:rsidRPr="00F71713" w:rsidRDefault="00BC091C" w:rsidP="00814504">
            <w:pPr>
              <w:jc w:val="both"/>
              <w:rPr>
                <w:rFonts w:ascii="Calibri" w:hAnsi="Calibri" w:cs="Calibri"/>
              </w:rPr>
            </w:pPr>
            <w:r w:rsidRPr="00F71713">
              <w:rPr>
                <w:rFonts w:ascii="Calibri" w:hAnsi="Calibri" w:cs="Calibri"/>
              </w:rPr>
              <w:t>Intervention</w:t>
            </w:r>
          </w:p>
        </w:tc>
        <w:tc>
          <w:tcPr>
            <w:tcW w:w="1414" w:type="dxa"/>
            <w:shd w:val="clear" w:color="auto" w:fill="auto"/>
          </w:tcPr>
          <w:p w14:paraId="4BB64DB9" w14:textId="77777777" w:rsidR="00BC091C" w:rsidRPr="00F71713" w:rsidRDefault="0023386A" w:rsidP="00A911FB">
            <w:pPr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2</w:t>
            </w:r>
          </w:p>
        </w:tc>
        <w:tc>
          <w:tcPr>
            <w:tcW w:w="1988" w:type="dxa"/>
            <w:shd w:val="clear" w:color="auto" w:fill="auto"/>
          </w:tcPr>
          <w:p w14:paraId="2BD097D0" w14:textId="77777777" w:rsidR="00BC091C" w:rsidRPr="00F71713" w:rsidRDefault="00BC091C" w:rsidP="00814504">
            <w:pPr>
              <w:jc w:val="both"/>
              <w:rPr>
                <w:rFonts w:ascii="Calibri" w:hAnsi="Calibri" w:cs="Calibri"/>
                <w:b/>
              </w:rPr>
            </w:pPr>
          </w:p>
        </w:tc>
      </w:tr>
      <w:tr w:rsidR="00BC091C" w:rsidRPr="00F71713" w14:paraId="184E6C0C" w14:textId="77777777" w:rsidTr="00E70C5F">
        <w:tc>
          <w:tcPr>
            <w:tcW w:w="704" w:type="dxa"/>
            <w:shd w:val="clear" w:color="auto" w:fill="D9D9D9" w:themeFill="background1" w:themeFillShade="D9"/>
          </w:tcPr>
          <w:p w14:paraId="0E1A4F22" w14:textId="79CB99EF" w:rsidR="00BC091C" w:rsidRPr="00F71713" w:rsidRDefault="00BC091C" w:rsidP="00814504">
            <w:pPr>
              <w:jc w:val="both"/>
              <w:rPr>
                <w:rFonts w:ascii="Calibri" w:hAnsi="Calibri" w:cs="Calibri"/>
              </w:rPr>
            </w:pPr>
          </w:p>
        </w:tc>
        <w:tc>
          <w:tcPr>
            <w:tcW w:w="851" w:type="dxa"/>
            <w:shd w:val="clear" w:color="auto" w:fill="D9D9D9" w:themeFill="background1" w:themeFillShade="D9"/>
          </w:tcPr>
          <w:p w14:paraId="225A87D2" w14:textId="77777777" w:rsidR="00BC091C" w:rsidRPr="00F71713" w:rsidRDefault="00BC091C" w:rsidP="00814504">
            <w:pPr>
              <w:jc w:val="both"/>
              <w:rPr>
                <w:rFonts w:ascii="Calibri" w:hAnsi="Calibri" w:cs="Calibri"/>
              </w:rPr>
            </w:pPr>
            <w:r w:rsidRPr="00F71713">
              <w:rPr>
                <w:rFonts w:ascii="Calibri" w:hAnsi="Calibri" w:cs="Calibri"/>
              </w:rPr>
              <w:t>3.1.3</w:t>
            </w:r>
          </w:p>
        </w:tc>
        <w:tc>
          <w:tcPr>
            <w:tcW w:w="3969" w:type="dxa"/>
            <w:shd w:val="clear" w:color="auto" w:fill="D9D9D9" w:themeFill="background1" w:themeFillShade="D9"/>
          </w:tcPr>
          <w:p w14:paraId="06194D2C" w14:textId="77777777" w:rsidR="00BC091C" w:rsidRPr="00F71713" w:rsidRDefault="00BC091C" w:rsidP="00814504">
            <w:pPr>
              <w:jc w:val="both"/>
              <w:rPr>
                <w:rFonts w:ascii="Calibri" w:hAnsi="Calibri" w:cs="Calibri"/>
              </w:rPr>
            </w:pPr>
            <w:r w:rsidRPr="00F71713">
              <w:rPr>
                <w:rFonts w:ascii="Calibri" w:hAnsi="Calibri" w:cs="Calibri"/>
              </w:rPr>
              <w:t>Réalisation des ouvrages sur le  site Annexe Lyautey</w:t>
            </w:r>
          </w:p>
        </w:tc>
        <w:tc>
          <w:tcPr>
            <w:tcW w:w="1279" w:type="dxa"/>
            <w:shd w:val="clear" w:color="auto" w:fill="D9D9D9" w:themeFill="background1" w:themeFillShade="D9"/>
          </w:tcPr>
          <w:p w14:paraId="13B24836" w14:textId="77777777" w:rsidR="00BC091C" w:rsidRPr="00F71713" w:rsidRDefault="00BC091C" w:rsidP="00814504">
            <w:pPr>
              <w:jc w:val="both"/>
              <w:rPr>
                <w:rFonts w:ascii="Calibri" w:hAnsi="Calibri" w:cs="Calibri"/>
              </w:rPr>
            </w:pPr>
          </w:p>
        </w:tc>
        <w:tc>
          <w:tcPr>
            <w:tcW w:w="1414" w:type="dxa"/>
            <w:shd w:val="clear" w:color="auto" w:fill="D9D9D9" w:themeFill="background1" w:themeFillShade="D9"/>
          </w:tcPr>
          <w:p w14:paraId="3988EE13" w14:textId="10AA7C5A" w:rsidR="00BC091C" w:rsidRPr="00F71713" w:rsidRDefault="00BC091C" w:rsidP="00A911FB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988" w:type="dxa"/>
            <w:shd w:val="clear" w:color="auto" w:fill="D9D9D9" w:themeFill="background1" w:themeFillShade="D9"/>
          </w:tcPr>
          <w:p w14:paraId="55221A0E" w14:textId="77777777" w:rsidR="00BC091C" w:rsidRPr="00F71713" w:rsidRDefault="00BC091C" w:rsidP="00814504">
            <w:pPr>
              <w:jc w:val="both"/>
              <w:rPr>
                <w:rFonts w:ascii="Calibri" w:hAnsi="Calibri" w:cs="Calibri"/>
                <w:b/>
              </w:rPr>
            </w:pPr>
          </w:p>
        </w:tc>
      </w:tr>
      <w:tr w:rsidR="00BC091C" w:rsidRPr="00F71713" w14:paraId="4FD4C38B" w14:textId="77777777" w:rsidTr="00E70C5F">
        <w:tc>
          <w:tcPr>
            <w:tcW w:w="704" w:type="dxa"/>
            <w:shd w:val="clear" w:color="auto" w:fill="auto"/>
          </w:tcPr>
          <w:p w14:paraId="1393BD7D" w14:textId="1FEE8F31" w:rsidR="00BC091C" w:rsidRPr="00F71713" w:rsidRDefault="00E70C5F" w:rsidP="00814504">
            <w:pPr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</w:t>
            </w:r>
          </w:p>
        </w:tc>
        <w:tc>
          <w:tcPr>
            <w:tcW w:w="851" w:type="dxa"/>
            <w:shd w:val="clear" w:color="auto" w:fill="auto"/>
          </w:tcPr>
          <w:p w14:paraId="25D90F92" w14:textId="77777777" w:rsidR="00BC091C" w:rsidRPr="00F71713" w:rsidRDefault="00BC091C" w:rsidP="00814504">
            <w:pPr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3.1.6</w:t>
            </w:r>
          </w:p>
        </w:tc>
        <w:tc>
          <w:tcPr>
            <w:tcW w:w="3969" w:type="dxa"/>
            <w:shd w:val="clear" w:color="auto" w:fill="auto"/>
          </w:tcPr>
          <w:p w14:paraId="69ABEC19" w14:textId="77777777" w:rsidR="00BC091C" w:rsidRDefault="00BC091C" w:rsidP="00814504">
            <w:pPr>
              <w:jc w:val="both"/>
              <w:rPr>
                <w:rFonts w:ascii="Calibri" w:hAnsi="Calibri" w:cs="Calibri"/>
              </w:rPr>
            </w:pPr>
            <w:r w:rsidRPr="00F71713">
              <w:rPr>
                <w:rFonts w:ascii="Calibri" w:hAnsi="Calibri" w:cs="Calibri"/>
              </w:rPr>
              <w:t>Vacation supplémentaire en cas de prolongation de délai du marché travaux</w:t>
            </w:r>
          </w:p>
          <w:p w14:paraId="398CE3FB" w14:textId="77777777" w:rsidR="00E70C5F" w:rsidRDefault="00E70C5F" w:rsidP="00814504">
            <w:pPr>
              <w:jc w:val="both"/>
              <w:rPr>
                <w:rFonts w:ascii="Calibri" w:hAnsi="Calibri" w:cs="Calibri"/>
              </w:rPr>
            </w:pPr>
          </w:p>
          <w:p w14:paraId="13371F7F" w14:textId="2FF09810" w:rsidR="00E70C5F" w:rsidRPr="00F71713" w:rsidRDefault="00E70C5F" w:rsidP="00814504">
            <w:pPr>
              <w:jc w:val="both"/>
              <w:rPr>
                <w:rFonts w:ascii="Calibri" w:hAnsi="Calibri" w:cs="Calibri"/>
              </w:rPr>
            </w:pPr>
            <w:r w:rsidRPr="00F71713">
              <w:rPr>
                <w:rFonts w:ascii="Calibri" w:hAnsi="Calibri" w:cs="Calibri"/>
              </w:rPr>
              <w:t>(Ce prix comprend toutes les prestations nécessaires à l’accomplissement de la mission)</w:t>
            </w:r>
          </w:p>
        </w:tc>
        <w:tc>
          <w:tcPr>
            <w:tcW w:w="1279" w:type="dxa"/>
            <w:shd w:val="clear" w:color="auto" w:fill="auto"/>
          </w:tcPr>
          <w:p w14:paraId="44BFFB3E" w14:textId="77777777" w:rsidR="00BC091C" w:rsidRPr="00F71713" w:rsidRDefault="00BC091C" w:rsidP="00814504">
            <w:pPr>
              <w:jc w:val="both"/>
              <w:rPr>
                <w:rFonts w:ascii="Calibri" w:hAnsi="Calibri" w:cs="Calibri"/>
              </w:rPr>
            </w:pPr>
            <w:r w:rsidRPr="00F71713">
              <w:rPr>
                <w:rFonts w:ascii="Calibri" w:hAnsi="Calibri" w:cs="Calibri"/>
              </w:rPr>
              <w:t>Intervention</w:t>
            </w:r>
          </w:p>
        </w:tc>
        <w:tc>
          <w:tcPr>
            <w:tcW w:w="1414" w:type="dxa"/>
            <w:shd w:val="clear" w:color="auto" w:fill="auto"/>
          </w:tcPr>
          <w:p w14:paraId="14164488" w14:textId="77777777" w:rsidR="00BC091C" w:rsidRPr="00F71713" w:rsidRDefault="0023386A" w:rsidP="00A911FB">
            <w:pPr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2</w:t>
            </w:r>
          </w:p>
        </w:tc>
        <w:tc>
          <w:tcPr>
            <w:tcW w:w="1988" w:type="dxa"/>
            <w:shd w:val="clear" w:color="auto" w:fill="auto"/>
          </w:tcPr>
          <w:p w14:paraId="354FC211" w14:textId="77777777" w:rsidR="00BC091C" w:rsidRPr="00F71713" w:rsidRDefault="00BC091C" w:rsidP="00814504">
            <w:pPr>
              <w:jc w:val="both"/>
              <w:rPr>
                <w:rFonts w:ascii="Calibri" w:hAnsi="Calibri" w:cs="Calibri"/>
                <w:b/>
              </w:rPr>
            </w:pPr>
          </w:p>
        </w:tc>
      </w:tr>
      <w:tr w:rsidR="00BC091C" w:rsidRPr="00F71713" w14:paraId="09DB6B5E" w14:textId="77777777" w:rsidTr="00E70C5F">
        <w:tc>
          <w:tcPr>
            <w:tcW w:w="704" w:type="dxa"/>
            <w:shd w:val="clear" w:color="auto" w:fill="D9D9D9" w:themeFill="background1" w:themeFillShade="D9"/>
          </w:tcPr>
          <w:p w14:paraId="4FFABF8C" w14:textId="2BA1AC8B" w:rsidR="00BC091C" w:rsidRPr="00F71713" w:rsidRDefault="00BC091C" w:rsidP="00814504">
            <w:pPr>
              <w:jc w:val="both"/>
              <w:rPr>
                <w:rFonts w:ascii="Calibri" w:hAnsi="Calibri" w:cs="Calibri"/>
              </w:rPr>
            </w:pPr>
          </w:p>
        </w:tc>
        <w:tc>
          <w:tcPr>
            <w:tcW w:w="851" w:type="dxa"/>
            <w:shd w:val="clear" w:color="auto" w:fill="D9D9D9" w:themeFill="background1" w:themeFillShade="D9"/>
          </w:tcPr>
          <w:p w14:paraId="61933260" w14:textId="77777777" w:rsidR="00BC091C" w:rsidRPr="00F71713" w:rsidRDefault="00BC091C" w:rsidP="00814504">
            <w:pPr>
              <w:jc w:val="both"/>
              <w:rPr>
                <w:rFonts w:ascii="Calibri" w:hAnsi="Calibri" w:cs="Calibri"/>
              </w:rPr>
            </w:pPr>
            <w:r w:rsidRPr="00F71713">
              <w:rPr>
                <w:rFonts w:ascii="Calibri" w:hAnsi="Calibri" w:cs="Calibri"/>
              </w:rPr>
              <w:t>3.1.</w:t>
            </w:r>
            <w:r>
              <w:rPr>
                <w:rFonts w:ascii="Calibri" w:hAnsi="Calibri" w:cs="Calibri"/>
              </w:rPr>
              <w:t>4</w:t>
            </w:r>
          </w:p>
        </w:tc>
        <w:tc>
          <w:tcPr>
            <w:tcW w:w="3969" w:type="dxa"/>
            <w:shd w:val="clear" w:color="auto" w:fill="D9D9D9" w:themeFill="background1" w:themeFillShade="D9"/>
          </w:tcPr>
          <w:p w14:paraId="670088E1" w14:textId="77777777" w:rsidR="00BC091C" w:rsidRPr="00F71713" w:rsidRDefault="00BC091C" w:rsidP="00814504">
            <w:pPr>
              <w:jc w:val="both"/>
              <w:rPr>
                <w:rFonts w:ascii="Calibri" w:hAnsi="Calibri" w:cs="Calibri"/>
              </w:rPr>
            </w:pPr>
            <w:r w:rsidRPr="00F71713">
              <w:rPr>
                <w:rFonts w:ascii="Calibri" w:hAnsi="Calibri" w:cs="Calibri"/>
              </w:rPr>
              <w:t>Réalisation des ouvrages sur le site Quartier Brun</w:t>
            </w:r>
          </w:p>
        </w:tc>
        <w:tc>
          <w:tcPr>
            <w:tcW w:w="1279" w:type="dxa"/>
            <w:shd w:val="clear" w:color="auto" w:fill="D9D9D9" w:themeFill="background1" w:themeFillShade="D9"/>
          </w:tcPr>
          <w:p w14:paraId="1A90112F" w14:textId="77777777" w:rsidR="00BC091C" w:rsidRPr="00F71713" w:rsidRDefault="00BC091C" w:rsidP="00814504">
            <w:pPr>
              <w:jc w:val="both"/>
              <w:rPr>
                <w:rFonts w:ascii="Calibri" w:hAnsi="Calibri" w:cs="Calibri"/>
              </w:rPr>
            </w:pPr>
          </w:p>
        </w:tc>
        <w:tc>
          <w:tcPr>
            <w:tcW w:w="1414" w:type="dxa"/>
            <w:shd w:val="clear" w:color="auto" w:fill="D9D9D9" w:themeFill="background1" w:themeFillShade="D9"/>
          </w:tcPr>
          <w:p w14:paraId="23EFEBB4" w14:textId="2B34907C" w:rsidR="00BC091C" w:rsidRPr="00F71713" w:rsidRDefault="00BC091C" w:rsidP="00A911FB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988" w:type="dxa"/>
            <w:shd w:val="clear" w:color="auto" w:fill="D9D9D9" w:themeFill="background1" w:themeFillShade="D9"/>
          </w:tcPr>
          <w:p w14:paraId="463211A3" w14:textId="77777777" w:rsidR="00BC091C" w:rsidRPr="00F71713" w:rsidRDefault="00BC091C" w:rsidP="00814504">
            <w:pPr>
              <w:jc w:val="both"/>
              <w:rPr>
                <w:rFonts w:ascii="Calibri" w:hAnsi="Calibri" w:cs="Calibri"/>
                <w:b/>
              </w:rPr>
            </w:pPr>
          </w:p>
        </w:tc>
      </w:tr>
      <w:tr w:rsidR="00BC091C" w:rsidRPr="00F71713" w14:paraId="23A6A97A" w14:textId="77777777" w:rsidTr="00E70C5F">
        <w:tc>
          <w:tcPr>
            <w:tcW w:w="704" w:type="dxa"/>
            <w:shd w:val="clear" w:color="auto" w:fill="auto"/>
          </w:tcPr>
          <w:p w14:paraId="41B29DC3" w14:textId="22F86DC1" w:rsidR="00BC091C" w:rsidRPr="00F71713" w:rsidRDefault="00E70C5F" w:rsidP="00814504">
            <w:pPr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</w:t>
            </w:r>
          </w:p>
        </w:tc>
        <w:tc>
          <w:tcPr>
            <w:tcW w:w="851" w:type="dxa"/>
            <w:shd w:val="clear" w:color="auto" w:fill="auto"/>
          </w:tcPr>
          <w:p w14:paraId="7C5B068C" w14:textId="77777777" w:rsidR="00BC091C" w:rsidRPr="00F71713" w:rsidRDefault="00BC091C" w:rsidP="00814504">
            <w:pPr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3.1.6</w:t>
            </w:r>
          </w:p>
        </w:tc>
        <w:tc>
          <w:tcPr>
            <w:tcW w:w="3969" w:type="dxa"/>
            <w:shd w:val="clear" w:color="auto" w:fill="auto"/>
          </w:tcPr>
          <w:p w14:paraId="4B17185A" w14:textId="77777777" w:rsidR="00BC091C" w:rsidRPr="00F71713" w:rsidRDefault="00BC091C" w:rsidP="00814504">
            <w:pPr>
              <w:jc w:val="both"/>
              <w:rPr>
                <w:rFonts w:ascii="Calibri" w:hAnsi="Calibri" w:cs="Calibri"/>
              </w:rPr>
            </w:pPr>
            <w:r w:rsidRPr="00F71713">
              <w:rPr>
                <w:rFonts w:ascii="Calibri" w:hAnsi="Calibri" w:cs="Calibri"/>
              </w:rPr>
              <w:t>Vacation supplémentaire en cas de prolongation de délai du marché travaux</w:t>
            </w:r>
          </w:p>
        </w:tc>
        <w:tc>
          <w:tcPr>
            <w:tcW w:w="1279" w:type="dxa"/>
            <w:shd w:val="clear" w:color="auto" w:fill="auto"/>
          </w:tcPr>
          <w:p w14:paraId="500E1953" w14:textId="77777777" w:rsidR="00BC091C" w:rsidRPr="00F71713" w:rsidRDefault="00BC091C" w:rsidP="00814504">
            <w:pPr>
              <w:jc w:val="both"/>
              <w:rPr>
                <w:rFonts w:ascii="Calibri" w:hAnsi="Calibri" w:cs="Calibri"/>
                <w:b/>
              </w:rPr>
            </w:pPr>
            <w:r w:rsidRPr="00F71713">
              <w:rPr>
                <w:rFonts w:ascii="Calibri" w:hAnsi="Calibri" w:cs="Calibri"/>
              </w:rPr>
              <w:t>Intervention</w:t>
            </w:r>
          </w:p>
        </w:tc>
        <w:tc>
          <w:tcPr>
            <w:tcW w:w="1414" w:type="dxa"/>
            <w:shd w:val="clear" w:color="auto" w:fill="auto"/>
          </w:tcPr>
          <w:p w14:paraId="47EE5CD1" w14:textId="77777777" w:rsidR="00BC091C" w:rsidRPr="00F71713" w:rsidRDefault="0023386A" w:rsidP="00A911FB">
            <w:pPr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2</w:t>
            </w:r>
          </w:p>
        </w:tc>
        <w:tc>
          <w:tcPr>
            <w:tcW w:w="1988" w:type="dxa"/>
            <w:shd w:val="clear" w:color="auto" w:fill="auto"/>
          </w:tcPr>
          <w:p w14:paraId="1E6BABB3" w14:textId="77777777" w:rsidR="00BC091C" w:rsidRPr="00F71713" w:rsidRDefault="00BC091C" w:rsidP="00814504">
            <w:pPr>
              <w:jc w:val="both"/>
              <w:rPr>
                <w:rFonts w:ascii="Calibri" w:hAnsi="Calibri" w:cs="Calibri"/>
                <w:b/>
              </w:rPr>
            </w:pPr>
          </w:p>
        </w:tc>
      </w:tr>
      <w:tr w:rsidR="00BC091C" w:rsidRPr="00F71713" w14:paraId="276D5D10" w14:textId="77777777" w:rsidTr="00E70C5F">
        <w:tc>
          <w:tcPr>
            <w:tcW w:w="704" w:type="dxa"/>
            <w:shd w:val="clear" w:color="auto" w:fill="auto"/>
          </w:tcPr>
          <w:p w14:paraId="4BC070AE" w14:textId="77777777" w:rsidR="00BC091C" w:rsidRPr="00F71713" w:rsidRDefault="00BC091C" w:rsidP="00814504">
            <w:pPr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</w:t>
            </w:r>
          </w:p>
        </w:tc>
        <w:tc>
          <w:tcPr>
            <w:tcW w:w="851" w:type="dxa"/>
            <w:shd w:val="clear" w:color="auto" w:fill="auto"/>
          </w:tcPr>
          <w:p w14:paraId="30AFA85E" w14:textId="77777777" w:rsidR="00BC091C" w:rsidRPr="00F71713" w:rsidRDefault="00BC091C" w:rsidP="00814504">
            <w:pPr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3.1.6</w:t>
            </w:r>
          </w:p>
        </w:tc>
        <w:tc>
          <w:tcPr>
            <w:tcW w:w="3969" w:type="dxa"/>
            <w:shd w:val="clear" w:color="auto" w:fill="auto"/>
          </w:tcPr>
          <w:p w14:paraId="5DDAD9DD" w14:textId="77777777" w:rsidR="00BC091C" w:rsidRPr="00F71713" w:rsidRDefault="00BC091C" w:rsidP="00814504">
            <w:pPr>
              <w:jc w:val="both"/>
              <w:rPr>
                <w:rFonts w:ascii="Calibri" w:hAnsi="Calibri" w:cs="Calibri"/>
              </w:rPr>
            </w:pPr>
            <w:r w:rsidRPr="00F71713">
              <w:rPr>
                <w:rFonts w:ascii="Calibri" w:hAnsi="Calibri" w:cs="Calibri"/>
              </w:rPr>
              <w:t>Intervention supplémentaire pendant la période de levée des réserves ou la garantie de parfait achèvement</w:t>
            </w:r>
          </w:p>
        </w:tc>
        <w:tc>
          <w:tcPr>
            <w:tcW w:w="1279" w:type="dxa"/>
            <w:shd w:val="clear" w:color="auto" w:fill="auto"/>
          </w:tcPr>
          <w:p w14:paraId="2FE4EA93" w14:textId="77777777" w:rsidR="00BC091C" w:rsidRPr="00F71713" w:rsidRDefault="00BC091C" w:rsidP="00814504">
            <w:pPr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intervention</w:t>
            </w:r>
          </w:p>
        </w:tc>
        <w:tc>
          <w:tcPr>
            <w:tcW w:w="1414" w:type="dxa"/>
            <w:shd w:val="clear" w:color="auto" w:fill="auto"/>
          </w:tcPr>
          <w:p w14:paraId="7C07C378" w14:textId="77777777" w:rsidR="00BC091C" w:rsidRPr="00F71713" w:rsidRDefault="0023386A" w:rsidP="00A911FB">
            <w:pPr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1</w:t>
            </w:r>
          </w:p>
        </w:tc>
        <w:tc>
          <w:tcPr>
            <w:tcW w:w="1988" w:type="dxa"/>
            <w:shd w:val="clear" w:color="auto" w:fill="auto"/>
          </w:tcPr>
          <w:p w14:paraId="50E2CA07" w14:textId="77777777" w:rsidR="00BC091C" w:rsidRPr="00F71713" w:rsidRDefault="00BC091C" w:rsidP="00814504">
            <w:pPr>
              <w:jc w:val="both"/>
              <w:rPr>
                <w:rFonts w:ascii="Calibri" w:hAnsi="Calibri" w:cs="Calibri"/>
                <w:b/>
              </w:rPr>
            </w:pPr>
          </w:p>
        </w:tc>
      </w:tr>
      <w:tr w:rsidR="0023386A" w:rsidRPr="00F71713" w14:paraId="1F23CA39" w14:textId="77777777" w:rsidTr="00E70C5F">
        <w:tc>
          <w:tcPr>
            <w:tcW w:w="704" w:type="dxa"/>
            <w:shd w:val="clear" w:color="auto" w:fill="auto"/>
          </w:tcPr>
          <w:p w14:paraId="29980595" w14:textId="77777777" w:rsidR="0023386A" w:rsidRPr="00ED2BDF" w:rsidRDefault="0023386A" w:rsidP="0023386A">
            <w:r w:rsidRPr="00ED2BDF">
              <w:t>6</w:t>
            </w:r>
          </w:p>
        </w:tc>
        <w:tc>
          <w:tcPr>
            <w:tcW w:w="851" w:type="dxa"/>
            <w:shd w:val="clear" w:color="auto" w:fill="auto"/>
          </w:tcPr>
          <w:p w14:paraId="481AE5A4" w14:textId="77777777" w:rsidR="0023386A" w:rsidRPr="00ED2BDF" w:rsidRDefault="0023386A" w:rsidP="0023386A">
            <w:r w:rsidRPr="00ED2BDF">
              <w:t>3.1</w:t>
            </w:r>
          </w:p>
        </w:tc>
        <w:tc>
          <w:tcPr>
            <w:tcW w:w="3969" w:type="dxa"/>
            <w:shd w:val="clear" w:color="auto" w:fill="auto"/>
          </w:tcPr>
          <w:p w14:paraId="4AE8AD7A" w14:textId="77777777" w:rsidR="0023386A" w:rsidRPr="00ED2BDF" w:rsidRDefault="0023386A" w:rsidP="0023386A">
            <w:r w:rsidRPr="00ED2BDF">
              <w:t>Rédaction d’un DRPCE</w:t>
            </w:r>
          </w:p>
        </w:tc>
        <w:tc>
          <w:tcPr>
            <w:tcW w:w="1279" w:type="dxa"/>
            <w:shd w:val="clear" w:color="auto" w:fill="auto"/>
          </w:tcPr>
          <w:p w14:paraId="5B54068C" w14:textId="77777777" w:rsidR="0023386A" w:rsidRPr="00ED2BDF" w:rsidRDefault="0023386A" w:rsidP="0023386A">
            <w:r w:rsidRPr="00ED2BDF">
              <w:t>unité</w:t>
            </w:r>
          </w:p>
        </w:tc>
        <w:tc>
          <w:tcPr>
            <w:tcW w:w="1414" w:type="dxa"/>
            <w:shd w:val="clear" w:color="auto" w:fill="auto"/>
          </w:tcPr>
          <w:p w14:paraId="418C11E9" w14:textId="77777777" w:rsidR="0023386A" w:rsidRPr="00A911FB" w:rsidRDefault="0023386A" w:rsidP="00A911FB">
            <w:pPr>
              <w:jc w:val="center"/>
              <w:rPr>
                <w:b/>
              </w:rPr>
            </w:pPr>
            <w:r w:rsidRPr="00A911FB">
              <w:rPr>
                <w:b/>
              </w:rPr>
              <w:t>1</w:t>
            </w:r>
          </w:p>
        </w:tc>
        <w:tc>
          <w:tcPr>
            <w:tcW w:w="1988" w:type="dxa"/>
            <w:shd w:val="clear" w:color="auto" w:fill="auto"/>
          </w:tcPr>
          <w:p w14:paraId="3597E472" w14:textId="77777777" w:rsidR="0023386A" w:rsidRDefault="0023386A" w:rsidP="0023386A"/>
        </w:tc>
      </w:tr>
    </w:tbl>
    <w:p w14:paraId="0FB6F6BB" w14:textId="1190C251" w:rsidR="00D36D28" w:rsidRDefault="00D36D28" w:rsidP="004351A6">
      <w:pPr>
        <w:tabs>
          <w:tab w:val="right" w:leader="dot" w:pos="10206"/>
        </w:tabs>
        <w:rPr>
          <w:rFonts w:ascii="Calibri" w:hAnsi="Calibri" w:cs="Calibri"/>
        </w:rPr>
      </w:pPr>
    </w:p>
    <w:tbl>
      <w:tblPr>
        <w:tblW w:w="487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19"/>
        <w:gridCol w:w="1983"/>
      </w:tblGrid>
      <w:tr w:rsidR="0092617F" w:rsidRPr="006135C4" w14:paraId="3844B809" w14:textId="77777777" w:rsidTr="00B13488">
        <w:trPr>
          <w:trHeight w:val="510"/>
        </w:trPr>
        <w:tc>
          <w:tcPr>
            <w:tcW w:w="4028" w:type="pct"/>
            <w:shd w:val="clear" w:color="auto" w:fill="D9D9D9"/>
            <w:tcMar>
              <w:left w:w="0" w:type="dxa"/>
              <w:right w:w="0" w:type="dxa"/>
            </w:tcMar>
            <w:vAlign w:val="center"/>
          </w:tcPr>
          <w:p w14:paraId="79241B14" w14:textId="34608051" w:rsidR="0092617F" w:rsidRPr="006135C4" w:rsidRDefault="0092617F" w:rsidP="00782C06">
            <w:pPr>
              <w:jc w:val="right"/>
              <w:rPr>
                <w:rFonts w:ascii="Calibri" w:hAnsi="Calibri" w:cs="Calibri"/>
              </w:rPr>
            </w:pPr>
            <w:r w:rsidRPr="006135C4">
              <w:rPr>
                <w:rFonts w:ascii="Calibri" w:hAnsi="Calibri" w:cs="Calibri"/>
                <w:b/>
              </w:rPr>
              <w:t>TOTAL PRESTATIONS SUR PRIX UNITAIRES</w:t>
            </w:r>
            <w:r w:rsidR="00D40E2B">
              <w:rPr>
                <w:rFonts w:ascii="Calibri" w:hAnsi="Calibri" w:cs="Calibri"/>
                <w:b/>
              </w:rPr>
              <w:t>*</w:t>
            </w:r>
            <w:bookmarkStart w:id="0" w:name="_GoBack"/>
            <w:bookmarkEnd w:id="0"/>
            <w:r w:rsidRPr="006135C4">
              <w:rPr>
                <w:rFonts w:ascii="Calibri" w:hAnsi="Calibri" w:cs="Calibri"/>
                <w:b/>
              </w:rPr>
              <w:t xml:space="preserve"> (PU) </w:t>
            </w:r>
            <w:r w:rsidRPr="006135C4">
              <w:rPr>
                <w:rFonts w:ascii="Calibri" w:hAnsi="Calibri" w:cs="Calibri"/>
              </w:rPr>
              <w:t>(montant € HT)</w:t>
            </w:r>
            <w:r w:rsidRPr="006135C4">
              <w:rPr>
                <w:rFonts w:ascii="Calibri" w:hAnsi="Calibri" w:cs="Calibri"/>
                <w:b/>
              </w:rPr>
              <w:t xml:space="preserve"> </w:t>
            </w:r>
          </w:p>
        </w:tc>
        <w:tc>
          <w:tcPr>
            <w:tcW w:w="972" w:type="pct"/>
            <w:shd w:val="clear" w:color="auto" w:fill="D9D9D9" w:themeFill="background1" w:themeFillShade="D9"/>
            <w:vAlign w:val="center"/>
          </w:tcPr>
          <w:p w14:paraId="792FC27A" w14:textId="77777777" w:rsidR="0092617F" w:rsidRPr="006135C4" w:rsidRDefault="0092617F" w:rsidP="00782C06">
            <w:pPr>
              <w:jc w:val="center"/>
              <w:rPr>
                <w:rFonts w:ascii="Calibri" w:hAnsi="Calibri" w:cs="Calibri"/>
              </w:rPr>
            </w:pPr>
          </w:p>
        </w:tc>
      </w:tr>
    </w:tbl>
    <w:p w14:paraId="647A45B8" w14:textId="71BB496A" w:rsidR="0092617F" w:rsidRDefault="0092617F" w:rsidP="004351A6">
      <w:pPr>
        <w:tabs>
          <w:tab w:val="right" w:leader="dot" w:pos="10206"/>
        </w:tabs>
        <w:rPr>
          <w:rFonts w:ascii="Calibri" w:hAnsi="Calibri" w:cs="Calibri"/>
        </w:rPr>
      </w:pPr>
    </w:p>
    <w:p w14:paraId="4739615B" w14:textId="28D9D031" w:rsidR="00D36D28" w:rsidRPr="00725BEE" w:rsidRDefault="00D36D28" w:rsidP="004351A6">
      <w:pPr>
        <w:tabs>
          <w:tab w:val="right" w:leader="dot" w:pos="10206"/>
        </w:tabs>
        <w:rPr>
          <w:rFonts w:ascii="Calibri" w:hAnsi="Calibri" w:cs="Calibri"/>
        </w:rPr>
      </w:pPr>
    </w:p>
    <w:p w14:paraId="7F58CB34" w14:textId="77777777" w:rsidR="004351A6" w:rsidRPr="00725BEE" w:rsidRDefault="004351A6" w:rsidP="004351A6">
      <w:pPr>
        <w:rPr>
          <w:rFonts w:ascii="Calibri" w:hAnsi="Calibri" w:cs="Calibri"/>
          <w:sz w:val="16"/>
          <w:szCs w:val="16"/>
        </w:rPr>
      </w:pPr>
    </w:p>
    <w:p w14:paraId="0C78805B" w14:textId="77777777" w:rsidR="0007270A" w:rsidRPr="005368F4" w:rsidRDefault="0007270A" w:rsidP="0007270A">
      <w:pPr>
        <w:pStyle w:val="TM1"/>
        <w:rPr>
          <w:rFonts w:ascii="Calibri" w:hAnsi="Calibri" w:cs="Calibri"/>
        </w:rPr>
      </w:pPr>
      <w:r w:rsidRPr="005368F4">
        <w:rPr>
          <w:rFonts w:ascii="Calibri" w:hAnsi="Calibri" w:cs="Calibri"/>
        </w:rPr>
        <w:t>(*) Montants à reporter dans l’acte d’engagement</w:t>
      </w:r>
    </w:p>
    <w:p w14:paraId="05E0DD48" w14:textId="77777777" w:rsidR="0007270A" w:rsidRPr="005368F4" w:rsidRDefault="0007270A" w:rsidP="0007270A">
      <w:pPr>
        <w:rPr>
          <w:rFonts w:ascii="Calibri" w:hAnsi="Calibri" w:cs="Calibri"/>
        </w:rPr>
      </w:pPr>
    </w:p>
    <w:p w14:paraId="1E95CBCE" w14:textId="77777777" w:rsidR="0007270A" w:rsidRPr="005368F4" w:rsidRDefault="0007270A" w:rsidP="0007270A">
      <w:pPr>
        <w:pStyle w:val="TM1"/>
        <w:rPr>
          <w:rFonts w:ascii="Calibri" w:hAnsi="Calibri" w:cs="Calibri"/>
        </w:rPr>
      </w:pPr>
      <w:r w:rsidRPr="005368F4">
        <w:rPr>
          <w:rFonts w:ascii="Calibri" w:hAnsi="Calibri" w:cs="Calibri"/>
        </w:rPr>
        <w:t>A…………………………., le……………………………</w:t>
      </w:r>
    </w:p>
    <w:p w14:paraId="73B85D99" w14:textId="77777777" w:rsidR="0007270A" w:rsidRPr="005368F4" w:rsidRDefault="0007270A" w:rsidP="0007270A">
      <w:pPr>
        <w:pStyle w:val="TM1"/>
        <w:rPr>
          <w:rFonts w:ascii="Calibri" w:hAnsi="Calibri" w:cs="Calibri"/>
        </w:rPr>
      </w:pPr>
      <w:r w:rsidRPr="005368F4">
        <w:rPr>
          <w:rFonts w:ascii="Calibri" w:hAnsi="Calibri" w:cs="Calibri"/>
        </w:rPr>
        <w:t>Le prestataire</w:t>
      </w:r>
    </w:p>
    <w:p w14:paraId="02EBA687" w14:textId="77777777" w:rsidR="00465582" w:rsidRPr="005368F4" w:rsidRDefault="0007270A" w:rsidP="0007270A">
      <w:pPr>
        <w:pStyle w:val="TM1"/>
        <w:rPr>
          <w:rFonts w:ascii="Calibri" w:hAnsi="Calibri" w:cs="Calibri"/>
        </w:rPr>
      </w:pPr>
      <w:r w:rsidRPr="005368F4">
        <w:rPr>
          <w:rFonts w:ascii="Calibri" w:hAnsi="Calibri" w:cs="Calibri"/>
        </w:rPr>
        <w:t>(date et cachet)</w:t>
      </w:r>
      <w:bookmarkStart w:id="1" w:name="TableauT2X14"/>
      <w:bookmarkEnd w:id="1"/>
    </w:p>
    <w:sectPr w:rsidR="00465582" w:rsidRPr="005368F4" w:rsidSect="00622D9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notePr>
        <w:numRestart w:val="eachSect"/>
      </w:footnotePr>
      <w:type w:val="continuous"/>
      <w:pgSz w:w="11907" w:h="16840" w:code="9"/>
      <w:pgMar w:top="567" w:right="720" w:bottom="567" w:left="720" w:header="567" w:footer="567" w:gutter="0"/>
      <w:pgNumType w:start="1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AF23DD4" w14:textId="77777777" w:rsidR="0093361F" w:rsidRDefault="0093361F" w:rsidP="009A5BB9">
      <w:r>
        <w:separator/>
      </w:r>
    </w:p>
  </w:endnote>
  <w:endnote w:type="continuationSeparator" w:id="0">
    <w:p w14:paraId="4A3AD27F" w14:textId="77777777" w:rsidR="0093361F" w:rsidRDefault="0093361F" w:rsidP="009A5B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">
    <w:altName w:val="Bookman Old Style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82046B" w14:textId="77777777" w:rsidR="00680D47" w:rsidRDefault="00680D47" w:rsidP="009A5BB9">
    <w:r>
      <w:t>I/92</w:t>
    </w:r>
    <w:r>
      <w:tab/>
      <w:t>.../...</w:t>
    </w:r>
    <w:r>
      <w:cr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B661CD4" w14:textId="18D8DD3F" w:rsidR="00680D47" w:rsidRPr="00F15854" w:rsidRDefault="0007270A" w:rsidP="00F15854">
    <w:pPr>
      <w:pStyle w:val="Pieddepage"/>
    </w:pPr>
    <w:r>
      <w:t>D</w:t>
    </w:r>
    <w:r w:rsidR="00D40AE1">
      <w:t>E</w:t>
    </w:r>
    <w:r w:rsidR="009A5BB9" w:rsidRPr="00F15854">
      <w:tab/>
    </w:r>
    <w:r w:rsidR="009A5BB9" w:rsidRPr="00F15854">
      <w:tab/>
      <w:t xml:space="preserve">Page </w:t>
    </w:r>
    <w:r w:rsidR="009A5BB9" w:rsidRPr="00F15854">
      <w:fldChar w:fldCharType="begin"/>
    </w:r>
    <w:r w:rsidR="009A5BB9" w:rsidRPr="00F15854">
      <w:instrText>PAGE   \* MERGEFORMAT</w:instrText>
    </w:r>
    <w:r w:rsidR="009A5BB9" w:rsidRPr="00F15854">
      <w:fldChar w:fldCharType="separate"/>
    </w:r>
    <w:r w:rsidR="00D40E2B">
      <w:rPr>
        <w:noProof/>
      </w:rPr>
      <w:t>1</w:t>
    </w:r>
    <w:r w:rsidR="009A5BB9" w:rsidRPr="00F15854">
      <w:fldChar w:fldCharType="end"/>
    </w:r>
    <w:r w:rsidR="009A5BB9" w:rsidRPr="00F15854">
      <w:t>/</w:t>
    </w:r>
    <w:fldSimple w:instr=" NUMPAGES   \* MERGEFORMAT ">
      <w:r w:rsidR="00D40E2B">
        <w:rPr>
          <w:noProof/>
        </w:rPr>
        <w:t>2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A70B180" w14:textId="77777777" w:rsidR="0093361F" w:rsidRDefault="0093361F" w:rsidP="009A5BB9">
      <w:r>
        <w:separator/>
      </w:r>
    </w:p>
  </w:footnote>
  <w:footnote w:type="continuationSeparator" w:id="0">
    <w:p w14:paraId="40565471" w14:textId="77777777" w:rsidR="0093361F" w:rsidRDefault="0093361F" w:rsidP="009A5B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267328" w14:textId="77777777" w:rsidR="00680D47" w:rsidRDefault="00680D47" w:rsidP="009A5BB9">
    <w:r>
      <w:rPr>
        <w:lang w:val="en-GB"/>
      </w:rPr>
      <w:t xml:space="preserve">C.C.A.P. </w:t>
    </w:r>
    <w:r>
      <w:fldChar w:fldCharType="begin"/>
    </w:r>
    <w:r>
      <w:rPr>
        <w:lang w:val="en-GB"/>
      </w:rP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AA3F16D" w14:textId="77777777" w:rsidR="00680D47" w:rsidRPr="009A5BB9" w:rsidRDefault="009A5BB9" w:rsidP="00F15854">
    <w:pPr>
      <w:pStyle w:val="En-tte"/>
    </w:pPr>
    <w:r w:rsidRPr="008F3E6E">
      <w:t xml:space="preserve">COSI </w:t>
    </w:r>
    <w:r w:rsidR="0045672C" w:rsidRPr="008F3E6E">
      <w:t>466227</w:t>
    </w:r>
    <w:r w:rsidRPr="008F3E6E">
      <w:tab/>
    </w:r>
    <w:r w:rsidR="0019423A" w:rsidRPr="008F3E6E">
      <w:tab/>
      <w:t>Projet n°</w:t>
    </w:r>
    <w:r w:rsidR="0045672C" w:rsidRPr="008F3E6E">
      <w:t>26-BCO05-001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27944B" w14:textId="77777777" w:rsidR="00680D47" w:rsidRDefault="009A5BB9" w:rsidP="009A5BB9">
    <w:r>
      <w:rPr>
        <w:rStyle w:val="Numrodepage"/>
      </w:rPr>
      <w:t>DE</w:t>
    </w:r>
    <w:r>
      <w:rPr>
        <w:rStyle w:val="Numrodepage"/>
      </w:rPr>
      <w:tab/>
    </w:r>
    <w:r w:rsidR="00680D47">
      <w:rPr>
        <w:rStyle w:val="Numrodepage"/>
      </w:rPr>
      <w:t>CCAG 2009   MAJ mars 2010</w:t>
    </w:r>
    <w:r w:rsidR="00680D47">
      <w:rPr>
        <w:rStyle w:val="Numrodepage"/>
      </w:rPr>
      <w:tab/>
    </w:r>
    <w:r w:rsidR="00680D47">
      <w:rPr>
        <w:rStyle w:val="Numrodepage"/>
        <w:sz w:val="16"/>
        <w:szCs w:val="16"/>
      </w:rPr>
      <w:fldChar w:fldCharType="begin"/>
    </w:r>
    <w:r w:rsidR="00680D47">
      <w:rPr>
        <w:rStyle w:val="Numrodepage"/>
        <w:sz w:val="16"/>
        <w:szCs w:val="16"/>
      </w:rPr>
      <w:instrText xml:space="preserve"> PAGE </w:instrText>
    </w:r>
    <w:r w:rsidR="00680D47">
      <w:rPr>
        <w:rStyle w:val="Numrodepage"/>
        <w:sz w:val="16"/>
        <w:szCs w:val="16"/>
      </w:rPr>
      <w:fldChar w:fldCharType="separate"/>
    </w:r>
    <w:r w:rsidR="00680D47">
      <w:rPr>
        <w:rStyle w:val="Numrodepage"/>
        <w:noProof/>
        <w:sz w:val="16"/>
        <w:szCs w:val="16"/>
      </w:rPr>
      <w:t>1</w:t>
    </w:r>
    <w:r w:rsidR="00680D47">
      <w:rPr>
        <w:rStyle w:val="Numrodepage"/>
        <w:sz w:val="16"/>
        <w:szCs w:val="16"/>
      </w:rPr>
      <w:fldChar w:fldCharType="end"/>
    </w:r>
    <w:r w:rsidR="00680D47">
      <w:rPr>
        <w:rStyle w:val="Numrodepage"/>
        <w:sz w:val="16"/>
        <w:szCs w:val="16"/>
      </w:rPr>
      <w:t>/</w:t>
    </w:r>
    <w:r w:rsidR="00680D47">
      <w:rPr>
        <w:rStyle w:val="Numrodepage"/>
        <w:sz w:val="16"/>
        <w:szCs w:val="16"/>
      </w:rPr>
      <w:fldChar w:fldCharType="begin"/>
    </w:r>
    <w:r w:rsidR="00680D47">
      <w:rPr>
        <w:rStyle w:val="Numrodepage"/>
        <w:sz w:val="16"/>
        <w:szCs w:val="16"/>
      </w:rPr>
      <w:instrText xml:space="preserve"> NUMPAGES </w:instrText>
    </w:r>
    <w:r w:rsidR="00680D47">
      <w:rPr>
        <w:rStyle w:val="Numrodepage"/>
        <w:sz w:val="16"/>
        <w:szCs w:val="16"/>
      </w:rPr>
      <w:fldChar w:fldCharType="separate"/>
    </w:r>
    <w:r w:rsidR="00927ED2">
      <w:rPr>
        <w:rStyle w:val="Numrodepage"/>
        <w:noProof/>
        <w:sz w:val="16"/>
        <w:szCs w:val="16"/>
      </w:rPr>
      <w:t>3</w:t>
    </w:r>
    <w:r w:rsidR="00680D47">
      <w:rPr>
        <w:rStyle w:val="Numrodepage"/>
        <w:sz w:val="16"/>
        <w:szCs w:val="16"/>
      </w:rPr>
      <w:fldChar w:fldCharType="end"/>
    </w:r>
    <w:r w:rsidR="00680D47">
      <w:rPr>
        <w:rStyle w:val="Numrodepage"/>
      </w:rPr>
      <w:tab/>
    </w:r>
    <w:r w:rsidR="00680D47">
      <w:t>PROJET N° 2011/BCR/SCC/47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11103FCF"/>
    <w:multiLevelType w:val="singleLevel"/>
    <w:tmpl w:val="3DEA84BA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" w15:restartNumberingAfterBreak="0">
    <w:nsid w:val="150A5D34"/>
    <w:multiLevelType w:val="hybridMultilevel"/>
    <w:tmpl w:val="CF2C5186"/>
    <w:lvl w:ilvl="0" w:tplc="040C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D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D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F207D5"/>
    <w:multiLevelType w:val="hybridMultilevel"/>
    <w:tmpl w:val="29C4C96E"/>
    <w:lvl w:ilvl="0" w:tplc="308237FC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3D01395"/>
    <w:multiLevelType w:val="hybridMultilevel"/>
    <w:tmpl w:val="E6563244"/>
    <w:lvl w:ilvl="0" w:tplc="040C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C97952"/>
    <w:multiLevelType w:val="multilevel"/>
    <w:tmpl w:val="0F663382"/>
    <w:lvl w:ilvl="0">
      <w:start w:val="1"/>
      <w:numFmt w:val="decimal"/>
      <w:suff w:val="nothing"/>
      <w:lvlText w:val=" ARTICLE %1 -"/>
      <w:lvlJc w:val="left"/>
      <w:pPr>
        <w:ind w:left="432" w:hanging="432"/>
      </w:pPr>
      <w:rPr>
        <w:rFonts w:hint="default"/>
        <w:u w:val="single"/>
      </w:rPr>
    </w:lvl>
    <w:lvl w:ilvl="1">
      <w:start w:val="1"/>
      <w:numFmt w:val="decimal"/>
      <w:suff w:val="nothing"/>
      <w:lvlText w:val="%1.%2"/>
      <w:lvlJc w:val="left"/>
      <w:pPr>
        <w:ind w:left="576" w:hanging="576"/>
      </w:pPr>
      <w:rPr>
        <w:rFonts w:ascii="Times" w:hAnsi="Times" w:hint="default"/>
        <w:b/>
        <w:i w:val="0"/>
        <w:sz w:val="22"/>
        <w:u w:val="single"/>
      </w:rPr>
    </w:lvl>
    <w:lvl w:ilvl="2">
      <w:start w:val="1"/>
      <w:numFmt w:val="decimal"/>
      <w:suff w:val="nothing"/>
      <w:lvlText w:val="%1.%2.%3"/>
      <w:lvlJc w:val="left"/>
      <w:pPr>
        <w:ind w:left="720" w:hanging="720"/>
      </w:pPr>
      <w:rPr>
        <w:rFonts w:ascii="Times" w:hAnsi="Times" w:hint="default"/>
        <w:b/>
        <w:i w:val="0"/>
        <w:sz w:val="22"/>
      </w:rPr>
    </w:lvl>
    <w:lvl w:ilvl="3">
      <w:start w:val="1"/>
      <w:numFmt w:val="decimal"/>
      <w:suff w:val="nothing"/>
      <w:lvlText w:val="%1.%2.%3.%4"/>
      <w:lvlJc w:val="left"/>
      <w:pPr>
        <w:ind w:left="864" w:hanging="864"/>
      </w:pPr>
      <w:rPr>
        <w:rFonts w:ascii="Times New Roman" w:hAnsi="Times New Roman" w:hint="default"/>
        <w:b/>
        <w:i w:val="0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30415F29"/>
    <w:multiLevelType w:val="hybridMultilevel"/>
    <w:tmpl w:val="21E24CE6"/>
    <w:lvl w:ilvl="0" w:tplc="E5A8DEAC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7" w15:restartNumberingAfterBreak="0">
    <w:nsid w:val="30C35FB5"/>
    <w:multiLevelType w:val="singleLevel"/>
    <w:tmpl w:val="3DEA84BA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8" w15:restartNumberingAfterBreak="0">
    <w:nsid w:val="36290C7E"/>
    <w:multiLevelType w:val="hybridMultilevel"/>
    <w:tmpl w:val="CD48DB86"/>
    <w:lvl w:ilvl="0" w:tplc="040C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D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AA44FD"/>
    <w:multiLevelType w:val="hybridMultilevel"/>
    <w:tmpl w:val="40B49EF0"/>
    <w:lvl w:ilvl="0" w:tplc="040C0001">
      <w:numFmt w:val="bullet"/>
      <w:lvlText w:val=""/>
      <w:lvlJc w:val="left"/>
      <w:pPr>
        <w:tabs>
          <w:tab w:val="num" w:pos="1716"/>
        </w:tabs>
        <w:ind w:left="1716" w:hanging="360"/>
      </w:pPr>
      <w:rPr>
        <w:rFonts w:ascii="Symbol" w:eastAsia="Times New Roman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436"/>
        </w:tabs>
        <w:ind w:left="2436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3156"/>
        </w:tabs>
        <w:ind w:left="315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876"/>
        </w:tabs>
        <w:ind w:left="387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596"/>
        </w:tabs>
        <w:ind w:left="4596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316"/>
        </w:tabs>
        <w:ind w:left="531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6036"/>
        </w:tabs>
        <w:ind w:left="603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756"/>
        </w:tabs>
        <w:ind w:left="6756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476"/>
        </w:tabs>
        <w:ind w:left="7476" w:hanging="360"/>
      </w:pPr>
      <w:rPr>
        <w:rFonts w:ascii="Wingdings" w:hAnsi="Wingdings" w:hint="default"/>
      </w:rPr>
    </w:lvl>
  </w:abstractNum>
  <w:abstractNum w:abstractNumId="10" w15:restartNumberingAfterBreak="0">
    <w:nsid w:val="3D3F4BE7"/>
    <w:multiLevelType w:val="hybridMultilevel"/>
    <w:tmpl w:val="1B74B3FC"/>
    <w:lvl w:ilvl="0" w:tplc="040C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1D82CCE">
      <w:start w:val="4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DA401E6"/>
    <w:multiLevelType w:val="hybridMultilevel"/>
    <w:tmpl w:val="F83A5016"/>
    <w:lvl w:ilvl="0" w:tplc="E5A8DEAC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BC17253"/>
    <w:multiLevelType w:val="hybridMultilevel"/>
    <w:tmpl w:val="4DD08A94"/>
    <w:lvl w:ilvl="0" w:tplc="040C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109095B"/>
    <w:multiLevelType w:val="hybridMultilevel"/>
    <w:tmpl w:val="0DB645F6"/>
    <w:lvl w:ilvl="0" w:tplc="E5A8DEAC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E953EF9"/>
    <w:multiLevelType w:val="hybridMultilevel"/>
    <w:tmpl w:val="30B4C158"/>
    <w:lvl w:ilvl="0" w:tplc="040C000D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66FD383F"/>
    <w:multiLevelType w:val="hybridMultilevel"/>
    <w:tmpl w:val="227E9DE8"/>
    <w:lvl w:ilvl="0" w:tplc="040C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BD476C5"/>
    <w:multiLevelType w:val="singleLevel"/>
    <w:tmpl w:val="C57E1D2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 w15:restartNumberingAfterBreak="0">
    <w:nsid w:val="6CD61D0B"/>
    <w:multiLevelType w:val="singleLevel"/>
    <w:tmpl w:val="F014BC18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 w15:restartNumberingAfterBreak="0">
    <w:nsid w:val="6FD800F7"/>
    <w:multiLevelType w:val="hybridMultilevel"/>
    <w:tmpl w:val="89D407CC"/>
    <w:lvl w:ilvl="0" w:tplc="040C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25B5AA1"/>
    <w:multiLevelType w:val="hybridMultilevel"/>
    <w:tmpl w:val="441C6EFE"/>
    <w:lvl w:ilvl="0" w:tplc="040C000D">
      <w:start w:val="1"/>
      <w:numFmt w:val="bullet"/>
      <w:lvlText w:val=""/>
      <w:lvlJc w:val="left"/>
      <w:pPr>
        <w:tabs>
          <w:tab w:val="num" w:pos="1287"/>
        </w:tabs>
        <w:ind w:left="1287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7"/>
  </w:num>
  <w:num w:numId="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4">
    <w:abstractNumId w:val="16"/>
  </w:num>
  <w:num w:numId="5">
    <w:abstractNumId w:val="17"/>
  </w:num>
  <w:num w:numId="6">
    <w:abstractNumId w:val="19"/>
  </w:num>
  <w:num w:numId="7">
    <w:abstractNumId w:val="6"/>
  </w:num>
  <w:num w:numId="8">
    <w:abstractNumId w:val="13"/>
  </w:num>
  <w:num w:numId="9">
    <w:abstractNumId w:val="11"/>
  </w:num>
  <w:num w:numId="10">
    <w:abstractNumId w:val="15"/>
  </w:num>
  <w:num w:numId="11">
    <w:abstractNumId w:val="10"/>
  </w:num>
  <w:num w:numId="12">
    <w:abstractNumId w:val="12"/>
  </w:num>
  <w:num w:numId="13">
    <w:abstractNumId w:val="14"/>
  </w:num>
  <w:num w:numId="14">
    <w:abstractNumId w:val="8"/>
  </w:num>
  <w:num w:numId="15">
    <w:abstractNumId w:val="4"/>
  </w:num>
  <w:num w:numId="16">
    <w:abstractNumId w:val="2"/>
  </w:num>
  <w:num w:numId="17">
    <w:abstractNumId w:val="18"/>
  </w:num>
  <w:num w:numId="18">
    <w:abstractNumId w:val="5"/>
  </w:num>
  <w:num w:numId="19">
    <w:abstractNumId w:val="9"/>
  </w:num>
  <w:num w:numId="2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hideGrammaticalErrors/>
  <w:activeWritingStyle w:appName="MSWord" w:lang="fr-FR" w:vendorID="9" w:dllVersion="512" w:checkStyle="1"/>
  <w:attachedTemplate r:id="rId1"/>
  <w:defaultTabStop w:val="709"/>
  <w:hyphenationZone w:val="426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438C"/>
    <w:rsid w:val="00003F69"/>
    <w:rsid w:val="00010581"/>
    <w:rsid w:val="00012AA3"/>
    <w:rsid w:val="0003475A"/>
    <w:rsid w:val="00065D48"/>
    <w:rsid w:val="000723B5"/>
    <w:rsid w:val="0007270A"/>
    <w:rsid w:val="000805FE"/>
    <w:rsid w:val="000A2A55"/>
    <w:rsid w:val="000A2B44"/>
    <w:rsid w:val="000A5663"/>
    <w:rsid w:val="000B3A3C"/>
    <w:rsid w:val="000D50CC"/>
    <w:rsid w:val="000F45A2"/>
    <w:rsid w:val="000F5AEF"/>
    <w:rsid w:val="000F600F"/>
    <w:rsid w:val="000F7A3E"/>
    <w:rsid w:val="0010312E"/>
    <w:rsid w:val="00107A7D"/>
    <w:rsid w:val="00112684"/>
    <w:rsid w:val="00125CC1"/>
    <w:rsid w:val="00140230"/>
    <w:rsid w:val="001560BE"/>
    <w:rsid w:val="00164375"/>
    <w:rsid w:val="00172033"/>
    <w:rsid w:val="0019423A"/>
    <w:rsid w:val="001D2494"/>
    <w:rsid w:val="001D4BD5"/>
    <w:rsid w:val="001E4DB4"/>
    <w:rsid w:val="001E5263"/>
    <w:rsid w:val="001E6258"/>
    <w:rsid w:val="001F0C91"/>
    <w:rsid w:val="00211E39"/>
    <w:rsid w:val="00220415"/>
    <w:rsid w:val="00221471"/>
    <w:rsid w:val="00232B88"/>
    <w:rsid w:val="0023386A"/>
    <w:rsid w:val="00236F14"/>
    <w:rsid w:val="00242F0D"/>
    <w:rsid w:val="0025364A"/>
    <w:rsid w:val="00275BDC"/>
    <w:rsid w:val="00282912"/>
    <w:rsid w:val="002A2D2B"/>
    <w:rsid w:val="002A54D7"/>
    <w:rsid w:val="002A62C1"/>
    <w:rsid w:val="002A7FDB"/>
    <w:rsid w:val="002F19D3"/>
    <w:rsid w:val="00302CD3"/>
    <w:rsid w:val="00305651"/>
    <w:rsid w:val="00312BA3"/>
    <w:rsid w:val="00332142"/>
    <w:rsid w:val="0033510D"/>
    <w:rsid w:val="003437FC"/>
    <w:rsid w:val="003618D5"/>
    <w:rsid w:val="003663ED"/>
    <w:rsid w:val="00367F21"/>
    <w:rsid w:val="00370FD5"/>
    <w:rsid w:val="00372E26"/>
    <w:rsid w:val="00373619"/>
    <w:rsid w:val="00377534"/>
    <w:rsid w:val="00383992"/>
    <w:rsid w:val="00383ED2"/>
    <w:rsid w:val="00392704"/>
    <w:rsid w:val="00392CEE"/>
    <w:rsid w:val="003958EA"/>
    <w:rsid w:val="00397268"/>
    <w:rsid w:val="003B794C"/>
    <w:rsid w:val="00415327"/>
    <w:rsid w:val="00421122"/>
    <w:rsid w:val="004233AB"/>
    <w:rsid w:val="004351A6"/>
    <w:rsid w:val="00442F0D"/>
    <w:rsid w:val="0045672C"/>
    <w:rsid w:val="00465582"/>
    <w:rsid w:val="0046614C"/>
    <w:rsid w:val="004804E8"/>
    <w:rsid w:val="004850C6"/>
    <w:rsid w:val="004866AF"/>
    <w:rsid w:val="004A2D22"/>
    <w:rsid w:val="004C0083"/>
    <w:rsid w:val="004C1E06"/>
    <w:rsid w:val="004E7D62"/>
    <w:rsid w:val="004F3814"/>
    <w:rsid w:val="004F3E26"/>
    <w:rsid w:val="00503DA3"/>
    <w:rsid w:val="00511707"/>
    <w:rsid w:val="00536396"/>
    <w:rsid w:val="005368F4"/>
    <w:rsid w:val="005405C5"/>
    <w:rsid w:val="00543DF9"/>
    <w:rsid w:val="00544712"/>
    <w:rsid w:val="00582A7E"/>
    <w:rsid w:val="0058666C"/>
    <w:rsid w:val="005903F3"/>
    <w:rsid w:val="0059382E"/>
    <w:rsid w:val="005B009E"/>
    <w:rsid w:val="005B2F3C"/>
    <w:rsid w:val="005B3811"/>
    <w:rsid w:val="005B582E"/>
    <w:rsid w:val="005E0769"/>
    <w:rsid w:val="005F6D56"/>
    <w:rsid w:val="00616935"/>
    <w:rsid w:val="00622D97"/>
    <w:rsid w:val="0063413A"/>
    <w:rsid w:val="00645E0C"/>
    <w:rsid w:val="0065114A"/>
    <w:rsid w:val="0066093D"/>
    <w:rsid w:val="00667FDD"/>
    <w:rsid w:val="006809ED"/>
    <w:rsid w:val="00680D47"/>
    <w:rsid w:val="00691F4A"/>
    <w:rsid w:val="006A2EF6"/>
    <w:rsid w:val="006A7130"/>
    <w:rsid w:val="006B0FF6"/>
    <w:rsid w:val="006B4133"/>
    <w:rsid w:val="006B618A"/>
    <w:rsid w:val="006C22F0"/>
    <w:rsid w:val="006D12C8"/>
    <w:rsid w:val="006D3E15"/>
    <w:rsid w:val="006E39D6"/>
    <w:rsid w:val="006E5B34"/>
    <w:rsid w:val="006F7B55"/>
    <w:rsid w:val="00702D2F"/>
    <w:rsid w:val="00713054"/>
    <w:rsid w:val="00725BEE"/>
    <w:rsid w:val="007418A1"/>
    <w:rsid w:val="00750DA9"/>
    <w:rsid w:val="00763F86"/>
    <w:rsid w:val="007900EF"/>
    <w:rsid w:val="007D3771"/>
    <w:rsid w:val="007D7E27"/>
    <w:rsid w:val="00813333"/>
    <w:rsid w:val="00817CBC"/>
    <w:rsid w:val="00820E30"/>
    <w:rsid w:val="00822736"/>
    <w:rsid w:val="0084224D"/>
    <w:rsid w:val="00845452"/>
    <w:rsid w:val="00847003"/>
    <w:rsid w:val="0085130D"/>
    <w:rsid w:val="00870744"/>
    <w:rsid w:val="00891DBF"/>
    <w:rsid w:val="008B5D24"/>
    <w:rsid w:val="008B70A2"/>
    <w:rsid w:val="008C0917"/>
    <w:rsid w:val="008E0A5B"/>
    <w:rsid w:val="008F3E6E"/>
    <w:rsid w:val="00904A86"/>
    <w:rsid w:val="009179AB"/>
    <w:rsid w:val="0092617F"/>
    <w:rsid w:val="00927ED2"/>
    <w:rsid w:val="0093361F"/>
    <w:rsid w:val="00934D59"/>
    <w:rsid w:val="00935805"/>
    <w:rsid w:val="00936154"/>
    <w:rsid w:val="0094256F"/>
    <w:rsid w:val="009532EF"/>
    <w:rsid w:val="00954A4E"/>
    <w:rsid w:val="009562BB"/>
    <w:rsid w:val="00964E3F"/>
    <w:rsid w:val="009709BE"/>
    <w:rsid w:val="00971129"/>
    <w:rsid w:val="009971EF"/>
    <w:rsid w:val="009A5BB9"/>
    <w:rsid w:val="009B26D7"/>
    <w:rsid w:val="009B45D8"/>
    <w:rsid w:val="009D61F0"/>
    <w:rsid w:val="009F7BCE"/>
    <w:rsid w:val="00A00B34"/>
    <w:rsid w:val="00A13A59"/>
    <w:rsid w:val="00A26BF8"/>
    <w:rsid w:val="00A31C94"/>
    <w:rsid w:val="00A33735"/>
    <w:rsid w:val="00A6264B"/>
    <w:rsid w:val="00A65302"/>
    <w:rsid w:val="00A83CE0"/>
    <w:rsid w:val="00A86495"/>
    <w:rsid w:val="00A877BF"/>
    <w:rsid w:val="00A911FB"/>
    <w:rsid w:val="00AA440A"/>
    <w:rsid w:val="00AA4830"/>
    <w:rsid w:val="00AB2E83"/>
    <w:rsid w:val="00AC76B1"/>
    <w:rsid w:val="00AD37ED"/>
    <w:rsid w:val="00AD78B4"/>
    <w:rsid w:val="00AE438C"/>
    <w:rsid w:val="00AF24EF"/>
    <w:rsid w:val="00AF3BF9"/>
    <w:rsid w:val="00B12579"/>
    <w:rsid w:val="00B13488"/>
    <w:rsid w:val="00B135ED"/>
    <w:rsid w:val="00B267A4"/>
    <w:rsid w:val="00B42707"/>
    <w:rsid w:val="00B44B35"/>
    <w:rsid w:val="00B602B0"/>
    <w:rsid w:val="00B876C5"/>
    <w:rsid w:val="00B879A8"/>
    <w:rsid w:val="00B929F9"/>
    <w:rsid w:val="00B97596"/>
    <w:rsid w:val="00BB65CE"/>
    <w:rsid w:val="00BB66EE"/>
    <w:rsid w:val="00BC091C"/>
    <w:rsid w:val="00BC1AA1"/>
    <w:rsid w:val="00BC5880"/>
    <w:rsid w:val="00BD2BA1"/>
    <w:rsid w:val="00BD3BCA"/>
    <w:rsid w:val="00BD4258"/>
    <w:rsid w:val="00BE3976"/>
    <w:rsid w:val="00BE5B91"/>
    <w:rsid w:val="00BF3EEC"/>
    <w:rsid w:val="00BF5AE0"/>
    <w:rsid w:val="00C219CB"/>
    <w:rsid w:val="00C24832"/>
    <w:rsid w:val="00C2626C"/>
    <w:rsid w:val="00C266AB"/>
    <w:rsid w:val="00C5052D"/>
    <w:rsid w:val="00C51CCA"/>
    <w:rsid w:val="00C5693E"/>
    <w:rsid w:val="00C6166E"/>
    <w:rsid w:val="00C65130"/>
    <w:rsid w:val="00C66D41"/>
    <w:rsid w:val="00C702D2"/>
    <w:rsid w:val="00C70B63"/>
    <w:rsid w:val="00C83B9B"/>
    <w:rsid w:val="00C91848"/>
    <w:rsid w:val="00C93F26"/>
    <w:rsid w:val="00CA5884"/>
    <w:rsid w:val="00CA64C5"/>
    <w:rsid w:val="00CF4E7A"/>
    <w:rsid w:val="00D03DFF"/>
    <w:rsid w:val="00D313B4"/>
    <w:rsid w:val="00D31BEC"/>
    <w:rsid w:val="00D36D28"/>
    <w:rsid w:val="00D40AE1"/>
    <w:rsid w:val="00D40E2B"/>
    <w:rsid w:val="00D456FC"/>
    <w:rsid w:val="00D476CC"/>
    <w:rsid w:val="00D6010B"/>
    <w:rsid w:val="00D9013F"/>
    <w:rsid w:val="00D925EA"/>
    <w:rsid w:val="00DA204E"/>
    <w:rsid w:val="00DA6069"/>
    <w:rsid w:val="00DA6F58"/>
    <w:rsid w:val="00DB3980"/>
    <w:rsid w:val="00DC7A65"/>
    <w:rsid w:val="00DD107A"/>
    <w:rsid w:val="00DE70F4"/>
    <w:rsid w:val="00DF675D"/>
    <w:rsid w:val="00E03B80"/>
    <w:rsid w:val="00E15E7C"/>
    <w:rsid w:val="00E242EB"/>
    <w:rsid w:val="00E27122"/>
    <w:rsid w:val="00E342CE"/>
    <w:rsid w:val="00E63EA3"/>
    <w:rsid w:val="00E7031A"/>
    <w:rsid w:val="00E70C5F"/>
    <w:rsid w:val="00EA1FAA"/>
    <w:rsid w:val="00EA5B59"/>
    <w:rsid w:val="00EA61D4"/>
    <w:rsid w:val="00EA6BC2"/>
    <w:rsid w:val="00EE0B74"/>
    <w:rsid w:val="00EE689E"/>
    <w:rsid w:val="00EE7528"/>
    <w:rsid w:val="00EF2488"/>
    <w:rsid w:val="00F15854"/>
    <w:rsid w:val="00F4771B"/>
    <w:rsid w:val="00F52357"/>
    <w:rsid w:val="00F80B4D"/>
    <w:rsid w:val="00F826F9"/>
    <w:rsid w:val="00FA06EB"/>
    <w:rsid w:val="00FB614B"/>
    <w:rsid w:val="00FC3661"/>
    <w:rsid w:val="00FD250B"/>
    <w:rsid w:val="00FE058F"/>
    <w:rsid w:val="00FE32A4"/>
    <w:rsid w:val="00FF6C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623FE1DD"/>
  <w15:chartTrackingRefBased/>
  <w15:docId w15:val="{7DD8FB39-FF65-468A-A1C7-7882A4D7BA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351A6"/>
    <w:rPr>
      <w:sz w:val="22"/>
      <w:szCs w:val="22"/>
    </w:rPr>
  </w:style>
  <w:style w:type="paragraph" w:styleId="Titre1">
    <w:name w:val="heading 1"/>
    <w:basedOn w:val="Normal"/>
    <w:next w:val="Normal"/>
    <w:qFormat/>
    <w:pPr>
      <w:keepNext/>
      <w:keepLines/>
      <w:spacing w:before="480"/>
      <w:ind w:left="-284"/>
      <w:outlineLvl w:val="0"/>
    </w:pPr>
    <w:rPr>
      <w:b/>
      <w:caps/>
    </w:rPr>
  </w:style>
  <w:style w:type="paragraph" w:styleId="Titre2">
    <w:name w:val="heading 2"/>
    <w:basedOn w:val="Normal"/>
    <w:next w:val="Normal"/>
    <w:qFormat/>
    <w:pPr>
      <w:keepNext/>
      <w:keepLines/>
      <w:spacing w:before="240"/>
      <w:ind w:left="-284"/>
      <w:outlineLvl w:val="1"/>
    </w:pPr>
    <w:rPr>
      <w:b/>
    </w:rPr>
  </w:style>
  <w:style w:type="paragraph" w:styleId="Titre3">
    <w:name w:val="heading 3"/>
    <w:basedOn w:val="Normal"/>
    <w:next w:val="Retraitnormal"/>
    <w:autoRedefine/>
    <w:qFormat/>
    <w:pPr>
      <w:keepNext/>
      <w:keepLines/>
      <w:outlineLvl w:val="2"/>
    </w:pPr>
    <w:rPr>
      <w:b/>
      <w:bCs/>
      <w:iCs/>
      <w:sz w:val="24"/>
    </w:rPr>
  </w:style>
  <w:style w:type="paragraph" w:styleId="Titre4">
    <w:name w:val="heading 4"/>
    <w:basedOn w:val="Normal"/>
    <w:next w:val="Retraitnormal"/>
    <w:qFormat/>
    <w:pPr>
      <w:ind w:left="993" w:hanging="993"/>
      <w:outlineLvl w:val="3"/>
    </w:pPr>
  </w:style>
  <w:style w:type="paragraph" w:styleId="Titre5">
    <w:name w:val="heading 5"/>
    <w:basedOn w:val="Normal"/>
    <w:next w:val="Retraitnormal"/>
    <w:qFormat/>
    <w:pPr>
      <w:ind w:left="2552" w:hanging="1701"/>
      <w:outlineLvl w:val="4"/>
    </w:pPr>
  </w:style>
  <w:style w:type="paragraph" w:styleId="Titre6">
    <w:name w:val="heading 6"/>
    <w:basedOn w:val="Titre5"/>
    <w:next w:val="Retraitnormal"/>
    <w:qFormat/>
    <w:pPr>
      <w:outlineLvl w:val="5"/>
    </w:pPr>
  </w:style>
  <w:style w:type="paragraph" w:styleId="Titre7">
    <w:name w:val="heading 7"/>
    <w:basedOn w:val="Normal"/>
    <w:next w:val="Retraitnormal"/>
    <w:qFormat/>
    <w:pPr>
      <w:ind w:left="708"/>
      <w:outlineLvl w:val="6"/>
    </w:pPr>
    <w:rPr>
      <w:i/>
    </w:rPr>
  </w:style>
  <w:style w:type="paragraph" w:styleId="Titre8">
    <w:name w:val="heading 8"/>
    <w:basedOn w:val="Normal"/>
    <w:next w:val="Retraitnormal"/>
    <w:qFormat/>
    <w:pPr>
      <w:ind w:left="708"/>
      <w:outlineLvl w:val="7"/>
    </w:pPr>
    <w:rPr>
      <w:i/>
    </w:rPr>
  </w:style>
  <w:style w:type="paragraph" w:styleId="Titre9">
    <w:name w:val="heading 9"/>
    <w:basedOn w:val="Normal"/>
    <w:next w:val="Retraitnormal"/>
    <w:qFormat/>
    <w:pPr>
      <w:ind w:left="708"/>
      <w:outlineLvl w:val="8"/>
    </w:pPr>
    <w:rPr>
      <w:i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Retraitnormal">
    <w:name w:val="Normal Indent"/>
    <w:basedOn w:val="Normal"/>
    <w:semiHidden/>
    <w:pPr>
      <w:ind w:left="851"/>
    </w:pPr>
  </w:style>
  <w:style w:type="paragraph" w:styleId="TM4">
    <w:name w:val="toc 4"/>
    <w:basedOn w:val="Normal"/>
    <w:next w:val="Normal"/>
    <w:semiHidden/>
    <w:pPr>
      <w:tabs>
        <w:tab w:val="left" w:leader="dot" w:pos="8646"/>
        <w:tab w:val="right" w:pos="9072"/>
      </w:tabs>
      <w:ind w:left="2126" w:right="850"/>
    </w:pPr>
  </w:style>
  <w:style w:type="paragraph" w:styleId="TM3">
    <w:name w:val="toc 3"/>
    <w:basedOn w:val="Normal"/>
    <w:next w:val="Normal"/>
    <w:semiHidden/>
    <w:pPr>
      <w:tabs>
        <w:tab w:val="right" w:leader="dot" w:pos="8675"/>
      </w:tabs>
      <w:ind w:left="851" w:hanging="851"/>
    </w:pPr>
  </w:style>
  <w:style w:type="paragraph" w:styleId="TM2">
    <w:name w:val="toc 2"/>
    <w:basedOn w:val="Normal"/>
    <w:next w:val="Normal"/>
    <w:semiHidden/>
    <w:pPr>
      <w:tabs>
        <w:tab w:val="left" w:leader="dot" w:pos="8646"/>
        <w:tab w:val="right" w:pos="9072"/>
      </w:tabs>
      <w:ind w:left="709" w:right="851"/>
    </w:pPr>
  </w:style>
  <w:style w:type="paragraph" w:styleId="TM1">
    <w:name w:val="toc 1"/>
    <w:basedOn w:val="Normal"/>
    <w:next w:val="Normal"/>
    <w:semiHidden/>
    <w:pPr>
      <w:tabs>
        <w:tab w:val="left" w:leader="dot" w:pos="8646"/>
        <w:tab w:val="right" w:pos="9072"/>
      </w:tabs>
      <w:ind w:right="851"/>
    </w:pPr>
  </w:style>
  <w:style w:type="paragraph" w:styleId="Pieddepage">
    <w:name w:val="footer"/>
    <w:basedOn w:val="Normal"/>
    <w:rsid w:val="00F15854"/>
    <w:pPr>
      <w:tabs>
        <w:tab w:val="center" w:pos="5103"/>
        <w:tab w:val="right" w:pos="10206"/>
      </w:tabs>
      <w:jc w:val="both"/>
    </w:pPr>
  </w:style>
  <w:style w:type="paragraph" w:styleId="En-tte">
    <w:name w:val="header"/>
    <w:basedOn w:val="Normal"/>
    <w:rsid w:val="00F15854"/>
    <w:pPr>
      <w:tabs>
        <w:tab w:val="center" w:pos="5103"/>
        <w:tab w:val="right" w:pos="10206"/>
      </w:tabs>
    </w:pPr>
  </w:style>
  <w:style w:type="character" w:styleId="Appelnotedebasdep">
    <w:name w:val="footnote reference"/>
    <w:semiHidden/>
    <w:rPr>
      <w:position w:val="12"/>
    </w:rPr>
  </w:style>
  <w:style w:type="paragraph" w:styleId="Notedebasdepage">
    <w:name w:val="footnote text"/>
    <w:basedOn w:val="Normal"/>
    <w:semiHidden/>
  </w:style>
  <w:style w:type="paragraph" w:customStyle="1" w:styleId="Tiret">
    <w:name w:val="Tiret"/>
    <w:basedOn w:val="Normal"/>
    <w:pPr>
      <w:ind w:left="284" w:hanging="284"/>
    </w:pPr>
  </w:style>
  <w:style w:type="paragraph" w:customStyle="1" w:styleId="Modle">
    <w:name w:val="Modèle"/>
    <w:basedOn w:val="Normal"/>
    <w:pPr>
      <w:ind w:left="-737"/>
    </w:pPr>
    <w:rPr>
      <w:b/>
      <w:i/>
      <w:color w:val="0000FF"/>
    </w:rPr>
  </w:style>
  <w:style w:type="paragraph" w:customStyle="1" w:styleId="courant">
    <w:name w:val="courant"/>
    <w:basedOn w:val="Normal"/>
    <w:pPr>
      <w:spacing w:after="240"/>
      <w:ind w:firstLine="1702"/>
      <w:jc w:val="both"/>
    </w:pPr>
  </w:style>
  <w:style w:type="paragraph" w:customStyle="1" w:styleId="titremarge">
    <w:name w:val="titre marge"/>
    <w:basedOn w:val="Normal"/>
  </w:style>
  <w:style w:type="paragraph" w:customStyle="1" w:styleId="2numros">
    <w:name w:val="2numéros"/>
    <w:basedOn w:val="Normal"/>
    <w:next w:val="paragraphe2"/>
    <w:pPr>
      <w:spacing w:after="240"/>
      <w:ind w:left="709" w:hanging="709"/>
      <w:jc w:val="both"/>
    </w:pPr>
  </w:style>
  <w:style w:type="paragraph" w:customStyle="1" w:styleId="paragraphe2">
    <w:name w:val="paragraphe2"/>
    <w:basedOn w:val="Normal"/>
    <w:pPr>
      <w:spacing w:after="240"/>
      <w:ind w:left="709"/>
      <w:jc w:val="both"/>
    </w:pPr>
  </w:style>
  <w:style w:type="paragraph" w:customStyle="1" w:styleId="1numro">
    <w:name w:val="1numéro"/>
    <w:basedOn w:val="Normal"/>
    <w:next w:val="paragraphe1"/>
    <w:pPr>
      <w:spacing w:after="240"/>
      <w:ind w:left="483" w:hanging="483"/>
      <w:jc w:val="both"/>
    </w:pPr>
  </w:style>
  <w:style w:type="paragraph" w:customStyle="1" w:styleId="paragraphe1">
    <w:name w:val="paragraphe1"/>
    <w:basedOn w:val="Normal"/>
    <w:pPr>
      <w:spacing w:after="240"/>
      <w:ind w:left="483"/>
      <w:jc w:val="both"/>
    </w:pPr>
  </w:style>
  <w:style w:type="paragraph" w:customStyle="1" w:styleId="3numros">
    <w:name w:val="3numéros"/>
    <w:basedOn w:val="Pieddepage"/>
    <w:next w:val="paragraphe3"/>
    <w:pPr>
      <w:spacing w:after="240"/>
      <w:ind w:left="936" w:hanging="936"/>
    </w:pPr>
  </w:style>
  <w:style w:type="paragraph" w:customStyle="1" w:styleId="paragraphe3">
    <w:name w:val="paragraphe3"/>
    <w:basedOn w:val="Normal"/>
    <w:pPr>
      <w:spacing w:after="240"/>
      <w:ind w:left="936"/>
      <w:jc w:val="both"/>
    </w:pPr>
  </w:style>
  <w:style w:type="paragraph" w:customStyle="1" w:styleId="articleccap">
    <w:name w:val="article_ccap"/>
    <w:basedOn w:val="Normal"/>
    <w:next w:val="Normal"/>
    <w:pPr>
      <w:keepNext/>
      <w:keepLines/>
      <w:tabs>
        <w:tab w:val="left" w:pos="1900"/>
        <w:tab w:val="left" w:pos="4820"/>
      </w:tabs>
      <w:spacing w:after="240"/>
      <w:ind w:left="1701" w:hanging="1701"/>
    </w:pPr>
    <w:rPr>
      <w:u w:val="single"/>
    </w:rPr>
  </w:style>
  <w:style w:type="paragraph" w:customStyle="1" w:styleId="M">
    <w:name w:val="M"/>
    <w:pPr>
      <w:spacing w:line="240" w:lineRule="exact"/>
      <w:ind w:left="2552"/>
      <w:jc w:val="both"/>
    </w:pPr>
    <w:rPr>
      <w:rFonts w:ascii="Bookman" w:hAnsi="Bookman"/>
    </w:rPr>
  </w:style>
  <w:style w:type="paragraph" w:customStyle="1" w:styleId="L">
    <w:name w:val="L"/>
    <w:pPr>
      <w:spacing w:line="240" w:lineRule="exact"/>
      <w:ind w:left="1701"/>
      <w:jc w:val="both"/>
    </w:pPr>
    <w:rPr>
      <w:rFonts w:ascii="Bookman" w:hAnsi="Bookman"/>
      <w:vanish/>
    </w:rPr>
  </w:style>
  <w:style w:type="paragraph" w:customStyle="1" w:styleId="tm10">
    <w:name w:val="tm1"/>
    <w:basedOn w:val="Normal"/>
    <w:pPr>
      <w:tabs>
        <w:tab w:val="right" w:leader="dot" w:pos="8641"/>
      </w:tabs>
      <w:spacing w:after="240"/>
      <w:ind w:left="1418" w:right="1701" w:hanging="1418"/>
      <w:jc w:val="both"/>
    </w:pPr>
    <w:rPr>
      <w:smallCaps/>
    </w:rPr>
  </w:style>
  <w:style w:type="paragraph" w:customStyle="1" w:styleId="deuxpoints">
    <w:name w:val="deuxpoints"/>
    <w:basedOn w:val="Point"/>
    <w:pPr>
      <w:spacing w:before="120" w:after="0"/>
      <w:ind w:hanging="227"/>
      <w:jc w:val="left"/>
    </w:pPr>
    <w:rPr>
      <w:rFonts w:ascii="Courier New" w:hAnsi="Courier New"/>
      <w:sz w:val="20"/>
    </w:rPr>
  </w:style>
  <w:style w:type="paragraph" w:customStyle="1" w:styleId="Point">
    <w:name w:val="Point"/>
    <w:basedOn w:val="Normal"/>
    <w:pPr>
      <w:spacing w:after="240"/>
      <w:ind w:left="510" w:hanging="284"/>
      <w:jc w:val="both"/>
    </w:pPr>
  </w:style>
  <w:style w:type="paragraph" w:customStyle="1" w:styleId="Cartouche">
    <w:name w:val="Cartouche"/>
    <w:basedOn w:val="Normal"/>
    <w:pPr>
      <w:spacing w:after="240"/>
      <w:ind w:left="5670" w:right="-1134"/>
      <w:jc w:val="both"/>
    </w:pPr>
  </w:style>
  <w:style w:type="paragraph" w:customStyle="1" w:styleId="cctp">
    <w:name w:val="cctp"/>
    <w:basedOn w:val="En-tte"/>
    <w:pPr>
      <w:spacing w:after="240"/>
      <w:ind w:left="-567"/>
    </w:pPr>
    <w:rPr>
      <w:rFonts w:ascii="Courier New" w:hAnsi="Courier New"/>
      <w:b/>
    </w:rPr>
  </w:style>
  <w:style w:type="paragraph" w:customStyle="1" w:styleId="4numros">
    <w:name w:val="4numéros"/>
    <w:basedOn w:val="Normal"/>
    <w:pPr>
      <w:spacing w:after="240"/>
      <w:ind w:left="823" w:hanging="823"/>
    </w:pPr>
  </w:style>
  <w:style w:type="paragraph" w:styleId="Titre">
    <w:name w:val="Title"/>
    <w:basedOn w:val="Normal"/>
    <w:link w:val="TitreCar"/>
    <w:qFormat/>
    <w:pPr>
      <w:tabs>
        <w:tab w:val="left" w:pos="600"/>
        <w:tab w:val="left" w:pos="1200"/>
        <w:tab w:val="left" w:pos="1800"/>
        <w:tab w:val="left" w:pos="2400"/>
        <w:tab w:val="left" w:pos="3000"/>
        <w:tab w:val="left" w:pos="3600"/>
        <w:tab w:val="left" w:pos="4200"/>
        <w:tab w:val="left" w:pos="4800"/>
        <w:tab w:val="left" w:pos="5400"/>
        <w:tab w:val="left" w:pos="6000"/>
        <w:tab w:val="left" w:pos="6600"/>
        <w:tab w:val="left" w:pos="7200"/>
        <w:tab w:val="left" w:pos="8080"/>
        <w:tab w:val="left" w:pos="8400"/>
        <w:tab w:val="left" w:pos="9000"/>
        <w:tab w:val="left" w:pos="9600"/>
        <w:tab w:val="left" w:pos="10200"/>
      </w:tabs>
      <w:ind w:right="-1"/>
      <w:jc w:val="center"/>
    </w:pPr>
    <w:rPr>
      <w:b/>
      <w:sz w:val="28"/>
    </w:rPr>
  </w:style>
  <w:style w:type="paragraph" w:styleId="Corpsdetexte">
    <w:name w:val="Body Text"/>
    <w:basedOn w:val="Normal"/>
    <w:semiHidden/>
    <w:pPr>
      <w:ind w:right="283"/>
    </w:pPr>
  </w:style>
  <w:style w:type="paragraph" w:styleId="Retraitcorpsdetexte">
    <w:name w:val="Body Text Indent"/>
    <w:basedOn w:val="Normal"/>
    <w:semiHidden/>
    <w:pPr>
      <w:pBdr>
        <w:left w:val="single" w:sz="12" w:space="1" w:color="auto"/>
      </w:pBdr>
      <w:ind w:left="2552" w:hanging="2552"/>
    </w:pPr>
  </w:style>
  <w:style w:type="paragraph" w:styleId="Corpsdetexte2">
    <w:name w:val="Body Text 2"/>
    <w:basedOn w:val="Normal"/>
    <w:semiHidden/>
    <w:pPr>
      <w:tabs>
        <w:tab w:val="left" w:pos="600"/>
        <w:tab w:val="left" w:pos="1200"/>
        <w:tab w:val="left" w:pos="1800"/>
        <w:tab w:val="left" w:pos="2400"/>
        <w:tab w:val="left" w:pos="3000"/>
        <w:tab w:val="left" w:pos="3600"/>
        <w:tab w:val="left" w:pos="4200"/>
        <w:tab w:val="left" w:pos="4800"/>
        <w:tab w:val="left" w:pos="5400"/>
        <w:tab w:val="left" w:pos="6000"/>
        <w:tab w:val="left" w:pos="6600"/>
        <w:tab w:val="left" w:pos="7200"/>
        <w:tab w:val="left" w:pos="8080"/>
        <w:tab w:val="left" w:pos="8400"/>
        <w:tab w:val="left" w:pos="9000"/>
        <w:tab w:val="left" w:pos="9600"/>
        <w:tab w:val="left" w:pos="10200"/>
      </w:tabs>
      <w:ind w:right="-1"/>
      <w:jc w:val="center"/>
    </w:pPr>
    <w:rPr>
      <w:b/>
      <w:sz w:val="32"/>
    </w:rPr>
  </w:style>
  <w:style w:type="paragraph" w:customStyle="1" w:styleId="Style2">
    <w:name w:val="Style2"/>
    <w:basedOn w:val="Normal"/>
    <w:pPr>
      <w:spacing w:before="120"/>
    </w:pPr>
    <w:rPr>
      <w:b/>
      <w:u w:val="single"/>
    </w:rPr>
  </w:style>
  <w:style w:type="paragraph" w:customStyle="1" w:styleId="Style3">
    <w:name w:val="Style3"/>
    <w:basedOn w:val="Normal"/>
    <w:pPr>
      <w:spacing w:before="120"/>
    </w:pPr>
    <w:rPr>
      <w:u w:val="single"/>
    </w:rPr>
  </w:style>
  <w:style w:type="paragraph" w:customStyle="1" w:styleId="Style4">
    <w:name w:val="Style4"/>
    <w:basedOn w:val="Normal"/>
    <w:pPr>
      <w:spacing w:after="60"/>
    </w:pPr>
    <w:rPr>
      <w:b/>
      <w:i/>
      <w:color w:val="0000FF"/>
    </w:rPr>
  </w:style>
  <w:style w:type="paragraph" w:customStyle="1" w:styleId="Normallemdot">
    <w:name w:val="Normal.lem.dot"/>
  </w:style>
  <w:style w:type="paragraph" w:customStyle="1" w:styleId="Style5">
    <w:name w:val="Style5"/>
    <w:basedOn w:val="Normal"/>
    <w:pPr>
      <w:spacing w:before="120" w:after="60"/>
    </w:pPr>
    <w:rPr>
      <w:i/>
    </w:rPr>
  </w:style>
  <w:style w:type="paragraph" w:styleId="Corpsdetexte3">
    <w:name w:val="Body Text 3"/>
    <w:basedOn w:val="Normal"/>
    <w:semiHidden/>
    <w:rPr>
      <w:color w:val="FF0000"/>
    </w:rPr>
  </w:style>
  <w:style w:type="character" w:styleId="Numrodepage">
    <w:name w:val="page number"/>
    <w:basedOn w:val="Policepardfaut"/>
    <w:semiHidden/>
  </w:style>
  <w:style w:type="paragraph" w:customStyle="1" w:styleId="Corpsdetexte31">
    <w:name w:val="Corps de texte 31"/>
    <w:basedOn w:val="Normal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Corpsdetexte21">
    <w:name w:val="Corps de texte 21"/>
    <w:basedOn w:val="Normal"/>
    <w:pPr>
      <w:overflowPunct w:val="0"/>
      <w:autoSpaceDE w:val="0"/>
      <w:autoSpaceDN w:val="0"/>
      <w:adjustRightInd w:val="0"/>
      <w:textAlignment w:val="baseline"/>
    </w:pPr>
    <w:rPr>
      <w:b/>
    </w:rPr>
  </w:style>
  <w:style w:type="paragraph" w:styleId="Sous-titre">
    <w:name w:val="Subtitle"/>
    <w:basedOn w:val="Normal"/>
    <w:qFormat/>
    <w:pPr>
      <w:widowControl w:val="0"/>
      <w:autoSpaceDE w:val="0"/>
      <w:autoSpaceDN w:val="0"/>
      <w:adjustRightInd w:val="0"/>
      <w:spacing w:before="120"/>
      <w:jc w:val="center"/>
    </w:pPr>
    <w:rPr>
      <w:b/>
      <w:bCs/>
      <w:sz w:val="24"/>
    </w:rPr>
  </w:style>
  <w:style w:type="paragraph" w:styleId="Explorateurdedocuments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Textedebulles">
    <w:name w:val="Balloon Text"/>
    <w:basedOn w:val="Normal"/>
    <w:semiHidden/>
    <w:rPr>
      <w:rFonts w:ascii="Tahoma" w:hAnsi="Tahoma" w:cs="Tahoma"/>
      <w:sz w:val="16"/>
      <w:szCs w:val="16"/>
    </w:rPr>
  </w:style>
  <w:style w:type="character" w:customStyle="1" w:styleId="TitreCar">
    <w:name w:val="Titre Car"/>
    <w:link w:val="Titre"/>
    <w:rsid w:val="00D313B4"/>
    <w:rPr>
      <w:rFonts w:ascii="Arial" w:hAnsi="Arial"/>
      <w:b/>
      <w:sz w:val="28"/>
    </w:rPr>
  </w:style>
  <w:style w:type="table" w:styleId="Grilledutableau">
    <w:name w:val="Table Grid"/>
    <w:basedOn w:val="TableauNormal"/>
    <w:uiPriority w:val="59"/>
    <w:rsid w:val="00F1585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Centr">
    <w:name w:val="Normal Centré"/>
    <w:basedOn w:val="Normal"/>
    <w:qFormat/>
    <w:rsid w:val="00536396"/>
    <w:pPr>
      <w:widowControl w:val="0"/>
      <w:suppressAutoHyphens/>
      <w:autoSpaceDE w:val="0"/>
      <w:autoSpaceDN w:val="0"/>
      <w:adjustRightInd w:val="0"/>
      <w:spacing w:before="120"/>
      <w:ind w:right="-142"/>
      <w:jc w:val="center"/>
    </w:pPr>
    <w:rPr>
      <w:bCs/>
      <w:color w:val="000000"/>
      <w:lang w:eastAsia="ar-SA"/>
    </w:rPr>
  </w:style>
  <w:style w:type="character" w:styleId="Marquedecommentaire">
    <w:name w:val="annotation reference"/>
    <w:basedOn w:val="Policepardfaut"/>
    <w:uiPriority w:val="99"/>
    <w:semiHidden/>
    <w:unhideWhenUsed/>
    <w:rsid w:val="00A911FB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A911FB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A911FB"/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A911FB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A911F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3765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I:\RMAO\MODELE\SPS-CCP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31179AA5DB53D4B8B0261C6F8E16872" ma:contentTypeVersion="1" ma:contentTypeDescription="Crée un document." ma:contentTypeScope="" ma:versionID="944377df27f903d0ad106b693e7c0ad8">
  <xsd:schema xmlns:xsd="http://www.w3.org/2001/XMLSchema" xmlns:xs="http://www.w3.org/2001/XMLSchema" xmlns:p="http://schemas.microsoft.com/office/2006/metadata/properties" xmlns:ns2="ee02935d-7744-47b1-9379-353a84c112ed" targetNamespace="http://schemas.microsoft.com/office/2006/metadata/properties" ma:root="true" ma:fieldsID="3b862f088a685d8427fe3473c345eaaa" ns2:_="">
    <xsd:import namespace="ee02935d-7744-47b1-9379-353a84c112ed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02935d-7744-47b1-9379-353a84c112e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2352E9-1E1C-403E-AB54-EEAAFA532A5E}">
  <ds:schemaRefs>
    <ds:schemaRef ds:uri="http://purl.org/dc/terms/"/>
    <ds:schemaRef ds:uri="http://schemas.microsoft.com/office/infopath/2007/PartnerControls"/>
    <ds:schemaRef ds:uri="http://schemas.microsoft.com/office/2006/documentManagement/types"/>
    <ds:schemaRef ds:uri="http://purl.org/dc/elements/1.1/"/>
    <ds:schemaRef ds:uri="http://schemas.microsoft.com/office/2006/metadata/properties"/>
    <ds:schemaRef ds:uri="ee02935d-7744-47b1-9379-353a84c112ed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2FF0B5E2-7E61-4214-AF62-39CA681A3E2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e02935d-7744-47b1-9379-353a84c112e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047EF70-001C-4927-84DF-851BF34D6C9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3319A6C-F2CF-415C-A1B6-38C5A2F811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SPS-CCP.DOT</Template>
  <TotalTime>33</TotalTime>
  <Pages>2</Pages>
  <Words>259</Words>
  <Characters>1427</Characters>
  <Application>Microsoft Office Word</Application>
  <DocSecurity>0</DocSecurity>
  <Lines>11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CAHIER DES CLAUSES PARTICULIERES</vt:lpstr>
    </vt:vector>
  </TitlesOfParts>
  <Company>MINISTERE DE LA DEFENSE</Company>
  <LinksUpToDate>false</LinksUpToDate>
  <CharactersWithSpaces>1683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CAHIER DES CLAUSES PARTICULIERES</dc:title>
  <dc:subject/>
  <dc:creator>MARCHAND Quentin IMI</dc:creator>
  <cp:keywords/>
  <cp:lastModifiedBy>PAES Jose SA CE MINDEF</cp:lastModifiedBy>
  <cp:revision>10</cp:revision>
  <cp:lastPrinted>2020-03-18T13:44:00Z</cp:lastPrinted>
  <dcterms:created xsi:type="dcterms:W3CDTF">2026-07-17T10:30:00Z</dcterms:created>
  <dcterms:modified xsi:type="dcterms:W3CDTF">2026-08-03T08:21:00Z</dcterms:modified>
</cp:coreProperties>
</file>